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56553583" w:rsidR="00E323B5" w:rsidRDefault="00E323B5" w:rsidP="00E323B5">
      <w:pPr>
        <w:pStyle w:val="CRCoverPage"/>
        <w:tabs>
          <w:tab w:val="right" w:pos="9639"/>
        </w:tabs>
        <w:spacing w:after="0"/>
        <w:rPr>
          <w:b/>
          <w:i/>
          <w:noProof/>
          <w:sz w:val="28"/>
        </w:rPr>
      </w:pPr>
      <w:r>
        <w:rPr>
          <w:b/>
          <w:noProof/>
          <w:sz w:val="24"/>
        </w:rPr>
        <w:t>3GPP TSG-RAN WG2 Meeting #127</w:t>
      </w:r>
      <w:r>
        <w:rPr>
          <w:b/>
          <w:i/>
          <w:noProof/>
          <w:sz w:val="28"/>
        </w:rPr>
        <w:tab/>
      </w:r>
      <w:r w:rsidR="006F5686" w:rsidRPr="006F5686">
        <w:rPr>
          <w:b/>
          <w:i/>
          <w:noProof/>
          <w:sz w:val="28"/>
        </w:rPr>
        <w:t>R2-2407011</w:t>
      </w:r>
    </w:p>
    <w:p w14:paraId="5F5C7DC4" w14:textId="2555B8DB" w:rsidR="00E323B5" w:rsidRDefault="00E323B5" w:rsidP="00E323B5">
      <w:pPr>
        <w:pStyle w:val="CRCoverPage"/>
        <w:outlineLvl w:val="0"/>
        <w:rPr>
          <w:b/>
          <w:noProof/>
          <w:sz w:val="24"/>
        </w:rPr>
      </w:pPr>
      <w:r w:rsidRPr="00BD3F84">
        <w:rPr>
          <w:b/>
          <w:noProof/>
          <w:sz w:val="24"/>
        </w:rPr>
        <w:t>Maastricht</w:t>
      </w:r>
      <w:r>
        <w:rPr>
          <w:b/>
          <w:noProof/>
          <w:sz w:val="24"/>
        </w:rPr>
        <w:t xml:space="preserve">, </w:t>
      </w:r>
      <w:r w:rsidR="00637416" w:rsidRPr="00637416">
        <w:rPr>
          <w:b/>
          <w:noProof/>
          <w:sz w:val="24"/>
        </w:rPr>
        <w:t>Netherlands</w:t>
      </w:r>
      <w:r>
        <w:rPr>
          <w:b/>
          <w:noProof/>
          <w:sz w:val="24"/>
        </w:rPr>
        <w:t>, 19</w:t>
      </w:r>
      <w:r w:rsidR="00346869" w:rsidRPr="00346869">
        <w:rPr>
          <w:b/>
          <w:noProof/>
          <w:sz w:val="24"/>
          <w:vertAlign w:val="superscript"/>
        </w:rPr>
        <w:t>th</w:t>
      </w:r>
      <w:r>
        <w:rPr>
          <w:b/>
          <w:noProof/>
          <w:sz w:val="24"/>
        </w:rPr>
        <w:t xml:space="preserve"> - 23</w:t>
      </w:r>
      <w:r w:rsidR="00346869" w:rsidRPr="00346869">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2DE5A0D5" w:rsidR="00E323B5" w:rsidRPr="00410371" w:rsidRDefault="00E323B5" w:rsidP="008779D5">
            <w:pPr>
              <w:pStyle w:val="CRCoverPage"/>
              <w:spacing w:after="0"/>
              <w:jc w:val="right"/>
              <w:rPr>
                <w:b/>
                <w:noProof/>
                <w:sz w:val="28"/>
              </w:rPr>
            </w:pPr>
            <w:r>
              <w:rPr>
                <w:b/>
                <w:noProof/>
                <w:sz w:val="28"/>
              </w:rPr>
              <w:t>38.3</w:t>
            </w:r>
            <w:r w:rsidR="000A05D2">
              <w:rPr>
                <w:b/>
                <w:noProof/>
                <w:sz w:val="28"/>
              </w:rPr>
              <w:t>31</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350C39A3" w:rsidR="00E323B5" w:rsidRPr="00410371" w:rsidRDefault="006F5686" w:rsidP="008779D5">
            <w:pPr>
              <w:pStyle w:val="CRCoverPage"/>
              <w:spacing w:after="0"/>
              <w:jc w:val="center"/>
              <w:rPr>
                <w:noProof/>
              </w:rPr>
            </w:pPr>
            <w:r>
              <w:rPr>
                <w:b/>
                <w:noProof/>
                <w:sz w:val="28"/>
              </w:rPr>
              <w:t>4913</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8779D5">
            <w:pPr>
              <w:pStyle w:val="CRCoverPage"/>
              <w:spacing w:after="0"/>
              <w:jc w:val="center"/>
              <w:rPr>
                <w:b/>
                <w:noProof/>
              </w:rPr>
            </w:pPr>
            <w:r>
              <w:rPr>
                <w:b/>
                <w:noProof/>
                <w:sz w:val="28"/>
              </w:rPr>
              <w:t>-</w:t>
            </w:r>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5FD2A895" w:rsidR="00E323B5" w:rsidRPr="00410371" w:rsidRDefault="0003363A" w:rsidP="008779D5">
            <w:pPr>
              <w:pStyle w:val="CRCoverPage"/>
              <w:spacing w:after="0"/>
              <w:jc w:val="center"/>
              <w:rPr>
                <w:noProof/>
                <w:sz w:val="28"/>
              </w:rPr>
            </w:pPr>
            <w:r>
              <w:rPr>
                <w:b/>
                <w:noProof/>
                <w:sz w:val="28"/>
              </w:rPr>
              <w:t>1</w:t>
            </w:r>
            <w:r w:rsidR="00CD2604">
              <w:rPr>
                <w:b/>
                <w:noProof/>
                <w:sz w:val="28"/>
              </w:rPr>
              <w:t>7</w:t>
            </w:r>
            <w:r>
              <w:rPr>
                <w:b/>
                <w:noProof/>
                <w:sz w:val="28"/>
              </w:rPr>
              <w:t>.</w:t>
            </w:r>
            <w:r w:rsidR="00CD2604">
              <w:rPr>
                <w:b/>
                <w:noProof/>
                <w:sz w:val="28"/>
              </w:rPr>
              <w:t>9</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8779D5">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8779D5">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34046FB8" w:rsidR="00E323B5" w:rsidRDefault="004F3B2E" w:rsidP="008779D5">
            <w:pPr>
              <w:pStyle w:val="CRCoverPage"/>
              <w:spacing w:after="0"/>
              <w:ind w:left="100"/>
              <w:rPr>
                <w:noProof/>
              </w:rPr>
            </w:pPr>
            <w:r w:rsidRPr="004F3B2E">
              <w:rPr>
                <w:noProof/>
              </w:rPr>
              <w:t xml:space="preserve">Correction </w:t>
            </w:r>
            <w:r w:rsidR="00892E92">
              <w:rPr>
                <w:noProof/>
              </w:rPr>
              <w:t xml:space="preserve">on </w:t>
            </w:r>
            <w:r w:rsidR="00346869">
              <w:rPr>
                <w:noProof/>
              </w:rPr>
              <w:t xml:space="preserve">SL </w:t>
            </w:r>
            <w:r w:rsidR="005F5F93">
              <w:rPr>
                <w:noProof/>
              </w:rPr>
              <w:t xml:space="preserve">IUC and </w:t>
            </w:r>
            <w:r w:rsidR="00346869">
              <w:rPr>
                <w:noProof/>
              </w:rPr>
              <w:t xml:space="preserve">SL </w:t>
            </w:r>
            <w:r w:rsidR="005F5F93">
              <w:rPr>
                <w:noProof/>
              </w:rPr>
              <w:t>DRX</w:t>
            </w:r>
            <w:r w:rsidR="00346869">
              <w:rPr>
                <w:noProof/>
              </w:rPr>
              <w:t xml:space="preserve"> configurations</w:t>
            </w:r>
            <w:r w:rsidR="00892E92">
              <w:rPr>
                <w:noProof/>
              </w:rPr>
              <w:t xml:space="preserve"> for </w:t>
            </w:r>
            <w:r w:rsidR="005F5F93">
              <w:rPr>
                <w:noProof/>
              </w:rPr>
              <w:t>SL enhancements</w:t>
            </w:r>
          </w:p>
        </w:tc>
      </w:tr>
      <w:tr w:rsidR="00E323B5" w14:paraId="633CEE6F" w14:textId="77777777" w:rsidTr="008779D5">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8779D5">
            <w:pPr>
              <w:pStyle w:val="CRCoverPage"/>
              <w:spacing w:after="0"/>
              <w:rPr>
                <w:noProof/>
                <w:sz w:val="8"/>
                <w:szCs w:val="8"/>
              </w:rPr>
            </w:pPr>
          </w:p>
        </w:tc>
      </w:tr>
      <w:tr w:rsidR="00E323B5" w14:paraId="6C714C96" w14:textId="77777777" w:rsidTr="008779D5">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77777777" w:rsidR="00E323B5" w:rsidRDefault="00E323B5" w:rsidP="008779D5">
            <w:pPr>
              <w:pStyle w:val="CRCoverPage"/>
              <w:spacing w:after="0"/>
              <w:ind w:left="100"/>
              <w:rPr>
                <w:noProof/>
              </w:rPr>
            </w:pPr>
            <w:r>
              <w:t>Huawei, HiSilicon</w:t>
            </w:r>
          </w:p>
        </w:tc>
      </w:tr>
      <w:tr w:rsidR="00E323B5" w14:paraId="26DDC920" w14:textId="77777777" w:rsidTr="008779D5">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8779D5">
            <w:pPr>
              <w:pStyle w:val="CRCoverPage"/>
              <w:spacing w:after="0"/>
              <w:ind w:left="100"/>
              <w:rPr>
                <w:noProof/>
              </w:rPr>
            </w:pPr>
            <w:r>
              <w:t>R2</w:t>
            </w:r>
          </w:p>
        </w:tc>
      </w:tr>
      <w:tr w:rsidR="00E323B5" w14:paraId="4D04CD62" w14:textId="77777777" w:rsidTr="008779D5">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8779D5">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25CDAF2E" w:rsidR="00E323B5" w:rsidRDefault="009E32D4" w:rsidP="008779D5">
            <w:pPr>
              <w:pStyle w:val="CRCoverPage"/>
              <w:spacing w:after="0"/>
              <w:ind w:left="100"/>
              <w:rPr>
                <w:noProof/>
              </w:rPr>
            </w:pPr>
            <w:r>
              <w:t>NR_SL_enh-Core</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6F45D050" w:rsidR="00E323B5" w:rsidRDefault="00E323B5" w:rsidP="008779D5">
            <w:pPr>
              <w:pStyle w:val="CRCoverPage"/>
              <w:spacing w:after="0"/>
              <w:ind w:left="100"/>
              <w:rPr>
                <w:noProof/>
              </w:rPr>
            </w:pPr>
            <w:r>
              <w:rPr>
                <w:noProof/>
              </w:rPr>
              <w:t>2024-0</w:t>
            </w:r>
            <w:r w:rsidR="00892E92">
              <w:rPr>
                <w:noProof/>
              </w:rPr>
              <w:t>8</w:t>
            </w:r>
            <w:r>
              <w:rPr>
                <w:noProof/>
              </w:rPr>
              <w:t>-</w:t>
            </w:r>
            <w:r w:rsidR="00DF6DCB">
              <w:rPr>
                <w:noProof/>
              </w:rPr>
              <w:t>0</w:t>
            </w:r>
            <w:r w:rsidR="00892E92">
              <w:rPr>
                <w:noProof/>
              </w:rPr>
              <w:t>9</w:t>
            </w:r>
          </w:p>
        </w:tc>
      </w:tr>
      <w:tr w:rsidR="00E323B5" w14:paraId="5869C7F7" w14:textId="77777777" w:rsidTr="008779D5">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8779D5">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252FC905" w:rsidR="00E323B5" w:rsidRDefault="00113861" w:rsidP="008779D5">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67E15FE9" w:rsidR="00E323B5" w:rsidRDefault="00113861" w:rsidP="008779D5">
            <w:pPr>
              <w:pStyle w:val="CRCoverPage"/>
              <w:spacing w:after="0"/>
              <w:ind w:left="100"/>
              <w:rPr>
                <w:noProof/>
              </w:rPr>
            </w:pPr>
            <w:r>
              <w:t>Rel-1</w:t>
            </w:r>
            <w:r w:rsidR="000A05D2">
              <w:t>7</w:t>
            </w:r>
          </w:p>
        </w:tc>
      </w:tr>
      <w:tr w:rsidR="00E323B5" w14:paraId="299A95C9" w14:textId="77777777" w:rsidTr="008779D5">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8779D5">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E323B5" w:rsidRPr="00B70818" w14:paraId="3B93823C" w14:textId="77777777" w:rsidTr="008779D5">
        <w:tc>
          <w:tcPr>
            <w:tcW w:w="2694" w:type="dxa"/>
            <w:gridSpan w:val="2"/>
            <w:tcBorders>
              <w:top w:val="single" w:sz="4" w:space="0" w:color="auto"/>
              <w:left w:val="single" w:sz="4" w:space="0" w:color="auto"/>
            </w:tcBorders>
          </w:tcPr>
          <w:p w14:paraId="2B2D9656" w14:textId="77777777" w:rsidR="00E323B5" w:rsidRDefault="00E323B5" w:rsidP="008779D5">
            <w:pPr>
              <w:pStyle w:val="CRCoverPage"/>
              <w:tabs>
                <w:tab w:val="right" w:pos="2184"/>
              </w:tabs>
              <w:spacing w:after="0"/>
              <w:rPr>
                <w:b/>
                <w:i/>
                <w:noProof/>
              </w:rPr>
            </w:pPr>
            <w:bookmarkStart w:id="1" w:name="_Hlk173925564"/>
            <w:bookmarkStart w:id="2" w:name="_Hlk173925684"/>
            <w:r>
              <w:rPr>
                <w:b/>
                <w:i/>
                <w:noProof/>
              </w:rPr>
              <w:t>Reason for change:</w:t>
            </w:r>
          </w:p>
        </w:tc>
        <w:tc>
          <w:tcPr>
            <w:tcW w:w="6946" w:type="dxa"/>
            <w:gridSpan w:val="9"/>
            <w:tcBorders>
              <w:top w:val="single" w:sz="4" w:space="0" w:color="auto"/>
              <w:right w:val="single" w:sz="4" w:space="0" w:color="auto"/>
            </w:tcBorders>
            <w:shd w:val="pct30" w:color="FFFF00" w:fill="auto"/>
          </w:tcPr>
          <w:p w14:paraId="74111322" w14:textId="522EE7A4" w:rsidR="00063C91" w:rsidRDefault="00B70818" w:rsidP="00980B59">
            <w:pPr>
              <w:pStyle w:val="CRCoverPage"/>
              <w:spacing w:after="0"/>
              <w:ind w:left="100"/>
              <w:rPr>
                <w:rFonts w:eastAsia="DengXian"/>
                <w:noProof/>
                <w:lang w:eastAsia="zh-CN"/>
              </w:rPr>
            </w:pPr>
            <w:r>
              <w:rPr>
                <w:rFonts w:eastAsia="DengXian"/>
                <w:noProof/>
                <w:lang w:eastAsia="zh-CN"/>
              </w:rPr>
              <w:t xml:space="preserve">In </w:t>
            </w:r>
            <w:r w:rsidR="00104ECF">
              <w:rPr>
                <w:rFonts w:eastAsia="DengXian"/>
                <w:noProof/>
                <w:lang w:eastAsia="zh-CN"/>
              </w:rPr>
              <w:t>RAN2#125</w:t>
            </w:r>
            <w:r w:rsidR="00104ECF">
              <w:rPr>
                <w:rFonts w:eastAsia="DengXian" w:hint="eastAsia"/>
                <w:noProof/>
                <w:lang w:eastAsia="zh-CN"/>
              </w:rPr>
              <w:t>bis</w:t>
            </w:r>
            <w:r w:rsidR="00104ECF">
              <w:rPr>
                <w:rFonts w:eastAsia="DengXian"/>
                <w:noProof/>
                <w:lang w:eastAsia="zh-CN"/>
              </w:rPr>
              <w:t xml:space="preserve"> meeting, it was agreed that RAN2 not </w:t>
            </w:r>
            <w:r w:rsidR="00104ECF" w:rsidRPr="00A066A8">
              <w:t>pursue co-configuration of IUC and DRX, and thus not pursue co-configuration of IUC and DRX and coexistence</w:t>
            </w:r>
            <w:r w:rsidR="00104ECF">
              <w:rPr>
                <w:rFonts w:eastAsia="DengXian"/>
                <w:noProof/>
                <w:lang w:eastAsia="zh-CN"/>
              </w:rPr>
              <w:t>.</w:t>
            </w:r>
          </w:p>
          <w:p w14:paraId="42D3AB3C" w14:textId="77777777" w:rsidR="00DF6DCB" w:rsidRDefault="00DF6DCB" w:rsidP="00104ECF">
            <w:pPr>
              <w:pStyle w:val="Doc-title"/>
            </w:pPr>
          </w:p>
          <w:p w14:paraId="21CB4625" w14:textId="72FD89DC" w:rsidR="00063C91" w:rsidRDefault="0083619A" w:rsidP="00980B59">
            <w:pPr>
              <w:pStyle w:val="CRCoverPage"/>
              <w:spacing w:after="0"/>
              <w:ind w:left="100"/>
              <w:rPr>
                <w:rFonts w:eastAsia="DengXian"/>
                <w:noProof/>
                <w:lang w:eastAsia="zh-CN"/>
              </w:rPr>
            </w:pPr>
            <w:r w:rsidRPr="0083619A">
              <w:rPr>
                <w:rFonts w:eastAsia="DengXian"/>
                <w:noProof/>
                <w:lang w:eastAsia="zh-CN"/>
              </w:rPr>
              <w:drawing>
                <wp:inline distT="0" distB="0" distL="0" distR="0" wp14:anchorId="039EAB4C" wp14:editId="5E882743">
                  <wp:extent cx="4287866" cy="1499194"/>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02352" cy="1504259"/>
                          </a:xfrm>
                          <a:prstGeom prst="rect">
                            <a:avLst/>
                          </a:prstGeom>
                        </pic:spPr>
                      </pic:pic>
                    </a:graphicData>
                  </a:graphic>
                </wp:inline>
              </w:drawing>
            </w:r>
          </w:p>
          <w:p w14:paraId="3332783D" w14:textId="77777777" w:rsidR="0083619A" w:rsidRDefault="0083619A" w:rsidP="00980B59">
            <w:pPr>
              <w:pStyle w:val="CRCoverPage"/>
              <w:spacing w:after="0"/>
              <w:ind w:left="100"/>
              <w:rPr>
                <w:rFonts w:eastAsia="DengXian"/>
                <w:noProof/>
                <w:lang w:eastAsia="zh-CN"/>
              </w:rPr>
            </w:pPr>
          </w:p>
          <w:p w14:paraId="7CA295A6" w14:textId="708F2ED4" w:rsidR="00063C91" w:rsidRDefault="00104ECF" w:rsidP="00980B59">
            <w:pPr>
              <w:pStyle w:val="CRCoverPage"/>
              <w:spacing w:after="0"/>
              <w:ind w:left="100"/>
              <w:rPr>
                <w:rFonts w:eastAsia="DengXian"/>
                <w:noProof/>
                <w:lang w:eastAsia="zh-CN"/>
              </w:rPr>
            </w:pPr>
            <w:r>
              <w:rPr>
                <w:rFonts w:eastAsia="DengXian"/>
                <w:noProof/>
                <w:lang w:eastAsia="zh-CN"/>
              </w:rPr>
              <w:t>However, the a</w:t>
            </w:r>
            <w:r w:rsidR="0083619A">
              <w:rPr>
                <w:rFonts w:eastAsia="DengXian"/>
                <w:noProof/>
                <w:lang w:eastAsia="zh-CN"/>
              </w:rPr>
              <w:t>b</w:t>
            </w:r>
            <w:r>
              <w:rPr>
                <w:rFonts w:eastAsia="DengXian"/>
                <w:noProof/>
                <w:lang w:eastAsia="zh-CN"/>
              </w:rPr>
              <w:t>ove agreement is not captured properly</w:t>
            </w:r>
            <w:r w:rsidR="00DF6DCB">
              <w:rPr>
                <w:rFonts w:eastAsia="DengXian"/>
                <w:noProof/>
                <w:lang w:eastAsia="zh-CN"/>
              </w:rPr>
              <w:t xml:space="preserve">. In current MAC spec, </w:t>
            </w:r>
            <w:r w:rsidR="00935639">
              <w:rPr>
                <w:rFonts w:eastAsia="DengXian"/>
                <w:noProof/>
                <w:lang w:eastAsia="zh-CN"/>
              </w:rPr>
              <w:t xml:space="preserve">it could be </w:t>
            </w:r>
            <w:r w:rsidR="0083619A">
              <w:rPr>
                <w:rFonts w:eastAsia="DengXian"/>
                <w:noProof/>
                <w:lang w:eastAsia="zh-CN"/>
              </w:rPr>
              <w:t>confusing</w:t>
            </w:r>
            <w:r w:rsidR="00935639">
              <w:rPr>
                <w:rFonts w:eastAsia="DengXian"/>
                <w:noProof/>
                <w:lang w:eastAsia="zh-CN"/>
              </w:rPr>
              <w:t xml:space="preserve"> to determine the</w:t>
            </w:r>
            <w:r w:rsidR="00DF6DCB">
              <w:rPr>
                <w:rFonts w:eastAsia="DengXian"/>
                <w:noProof/>
                <w:lang w:eastAsia="zh-CN"/>
              </w:rPr>
              <w:t xml:space="preserve"> </w:t>
            </w:r>
            <w:r w:rsidR="00C43573">
              <w:rPr>
                <w:rFonts w:eastAsia="DengXian"/>
                <w:noProof/>
                <w:lang w:eastAsia="zh-CN"/>
              </w:rPr>
              <w:t>co-</w:t>
            </w:r>
            <w:r w:rsidR="00DF6DCB">
              <w:rPr>
                <w:rFonts w:eastAsia="DengXian"/>
                <w:noProof/>
                <w:lang w:eastAsia="zh-CN"/>
              </w:rPr>
              <w:t xml:space="preserve">configuration of SL IUC and SL DRX </w:t>
            </w:r>
            <w:r w:rsidR="00935639">
              <w:rPr>
                <w:rFonts w:eastAsia="DengXian"/>
                <w:noProof/>
                <w:lang w:eastAsia="zh-CN"/>
              </w:rPr>
              <w:t>based on</w:t>
            </w:r>
            <w:r w:rsidR="00DF6DCB">
              <w:rPr>
                <w:rFonts w:eastAsia="DengXian"/>
                <w:noProof/>
                <w:lang w:eastAsia="zh-CN"/>
              </w:rPr>
              <w:t xml:space="preserve"> the description of the configuration of </w:t>
            </w:r>
            <w:r w:rsidR="00935639" w:rsidRPr="00935639">
              <w:rPr>
                <w:rFonts w:eastAsia="DengXian"/>
                <w:i/>
                <w:noProof/>
                <w:lang w:eastAsia="zh-CN"/>
              </w:rPr>
              <w:t>sl-InterUE-CoordinationScheme1</w:t>
            </w:r>
            <w:r w:rsidR="00935639">
              <w:rPr>
                <w:rFonts w:eastAsia="DengXian"/>
                <w:noProof/>
                <w:lang w:eastAsia="zh-CN"/>
              </w:rPr>
              <w:t xml:space="preserve"> by RRC and the descfiption of SL DRX Active time within resource selection process</w:t>
            </w:r>
            <w:r w:rsidR="004F6857">
              <w:rPr>
                <w:rFonts w:eastAsia="DengXian"/>
                <w:noProof/>
                <w:lang w:eastAsia="zh-CN"/>
              </w:rPr>
              <w:t>.</w:t>
            </w:r>
            <w:r w:rsidR="00DF6DCB">
              <w:rPr>
                <w:rFonts w:eastAsia="DengXian"/>
                <w:noProof/>
                <w:lang w:eastAsia="zh-CN"/>
              </w:rPr>
              <w:t xml:space="preserve"> </w:t>
            </w:r>
            <w:bookmarkStart w:id="3" w:name="_Hlk173926902"/>
            <w:r w:rsidR="009E4E89">
              <w:rPr>
                <w:rFonts w:eastAsia="DengXian"/>
                <w:noProof/>
                <w:lang w:eastAsia="zh-CN"/>
              </w:rPr>
              <w:t xml:space="preserve">There </w:t>
            </w:r>
            <w:r w:rsidR="00D36B70">
              <w:rPr>
                <w:rFonts w:eastAsia="DengXian"/>
                <w:noProof/>
                <w:lang w:eastAsia="zh-CN"/>
              </w:rPr>
              <w:t>are</w:t>
            </w:r>
            <w:r w:rsidR="009E4E89">
              <w:rPr>
                <w:rFonts w:eastAsia="DengXian"/>
                <w:noProof/>
                <w:lang w:eastAsia="zh-CN"/>
              </w:rPr>
              <w:t xml:space="preserve"> ambiguity</w:t>
            </w:r>
            <w:r w:rsidR="00155463">
              <w:rPr>
                <w:rFonts w:eastAsia="DengXian"/>
                <w:noProof/>
                <w:lang w:eastAsia="zh-CN"/>
              </w:rPr>
              <w:t xml:space="preserve"> for the intepretation of specifications and risk for imiplementation</w:t>
            </w:r>
            <w:r w:rsidR="009E4E89">
              <w:rPr>
                <w:rFonts w:eastAsia="DengXian"/>
                <w:noProof/>
                <w:lang w:eastAsia="zh-CN"/>
              </w:rPr>
              <w:t xml:space="preserve"> regarding the co-configura</w:t>
            </w:r>
            <w:r w:rsidR="0083619A">
              <w:rPr>
                <w:rFonts w:eastAsia="DengXian"/>
                <w:noProof/>
                <w:lang w:eastAsia="zh-CN"/>
              </w:rPr>
              <w:t>t</w:t>
            </w:r>
            <w:r w:rsidR="009E4E89">
              <w:rPr>
                <w:rFonts w:eastAsia="DengXian"/>
                <w:noProof/>
                <w:lang w:eastAsia="zh-CN"/>
              </w:rPr>
              <w:t xml:space="preserve">ion of SL IUC and SL DRX, e.g., IUC feature can be enabled via </w:t>
            </w:r>
            <w:r w:rsidR="009E4E89" w:rsidRPr="00935639">
              <w:rPr>
                <w:rFonts w:eastAsia="DengXian"/>
                <w:i/>
                <w:noProof/>
                <w:lang w:eastAsia="zh-CN"/>
              </w:rPr>
              <w:t>sl-IUC-Scheme2</w:t>
            </w:r>
            <w:r w:rsidR="009E4E89">
              <w:rPr>
                <w:rFonts w:eastAsia="DengXian"/>
                <w:i/>
                <w:noProof/>
                <w:lang w:eastAsia="zh-CN"/>
              </w:rPr>
              <w:t xml:space="preserve"> </w:t>
            </w:r>
            <w:r w:rsidR="009E4E89">
              <w:rPr>
                <w:rFonts w:eastAsia="DengXian"/>
                <w:noProof/>
                <w:lang w:eastAsia="zh-CN"/>
              </w:rPr>
              <w:t>by RRC.</w:t>
            </w:r>
          </w:p>
          <w:bookmarkEnd w:id="3"/>
          <w:p w14:paraId="5FA52551" w14:textId="77777777" w:rsidR="009E4E89" w:rsidRDefault="009E4E89" w:rsidP="00980B59">
            <w:pPr>
              <w:pStyle w:val="CRCoverPage"/>
              <w:spacing w:after="0"/>
              <w:ind w:left="100"/>
              <w:rPr>
                <w:rFonts w:eastAsia="DengXian"/>
                <w:noProof/>
                <w:lang w:eastAsia="zh-CN"/>
              </w:rPr>
            </w:pPr>
          </w:p>
          <w:p w14:paraId="3157E53F" w14:textId="50514879" w:rsidR="00935639" w:rsidRPr="00935639" w:rsidRDefault="00935639" w:rsidP="00980B59">
            <w:pPr>
              <w:pStyle w:val="CRCoverPage"/>
              <w:spacing w:after="0"/>
              <w:ind w:left="100"/>
              <w:rPr>
                <w:rFonts w:eastAsia="DengXian"/>
                <w:noProof/>
                <w:lang w:eastAsia="zh-CN"/>
              </w:rPr>
            </w:pPr>
            <w:r>
              <w:rPr>
                <w:rFonts w:eastAsia="DengXian"/>
                <w:noProof/>
                <w:lang w:eastAsia="zh-CN"/>
              </w:rPr>
              <w:t>It is desired to clearly describ</w:t>
            </w:r>
            <w:r w:rsidR="0083619A">
              <w:rPr>
                <w:rFonts w:eastAsia="DengXian"/>
                <w:noProof/>
                <w:lang w:eastAsia="zh-CN"/>
              </w:rPr>
              <w:t>e</w:t>
            </w:r>
            <w:r>
              <w:rPr>
                <w:rFonts w:eastAsia="DengXian"/>
                <w:noProof/>
                <w:lang w:eastAsia="zh-CN"/>
              </w:rPr>
              <w:t xml:space="preserve"> the above agreed </w:t>
            </w:r>
            <w:r w:rsidR="009E4E89">
              <w:rPr>
                <w:rFonts w:eastAsia="DengXian"/>
                <w:noProof/>
                <w:lang w:eastAsia="zh-CN"/>
              </w:rPr>
              <w:t xml:space="preserve">restriction in RRC spec which typically specify the configuration behavior of the network. </w:t>
            </w:r>
          </w:p>
          <w:p w14:paraId="0EED2AE6" w14:textId="0E4EB5D6" w:rsidR="00063C91" w:rsidRPr="00DC4C83" w:rsidRDefault="00063C91" w:rsidP="00980B59">
            <w:pPr>
              <w:pStyle w:val="CRCoverPage"/>
              <w:spacing w:after="0"/>
              <w:ind w:left="100"/>
              <w:rPr>
                <w:rFonts w:eastAsia="DengXian"/>
                <w:noProof/>
                <w:lang w:eastAsia="zh-CN"/>
              </w:rPr>
            </w:pPr>
          </w:p>
        </w:tc>
      </w:tr>
      <w:tr w:rsidR="00E323B5" w14:paraId="10314624" w14:textId="77777777" w:rsidTr="008779D5">
        <w:tc>
          <w:tcPr>
            <w:tcW w:w="2694" w:type="dxa"/>
            <w:gridSpan w:val="2"/>
            <w:tcBorders>
              <w:left w:val="single" w:sz="4" w:space="0" w:color="auto"/>
            </w:tcBorders>
          </w:tcPr>
          <w:p w14:paraId="24F818FB"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8779D5">
            <w:pPr>
              <w:pStyle w:val="CRCoverPage"/>
              <w:spacing w:after="0"/>
              <w:rPr>
                <w:noProof/>
                <w:sz w:val="8"/>
                <w:szCs w:val="8"/>
              </w:rPr>
            </w:pPr>
          </w:p>
        </w:tc>
      </w:tr>
      <w:tr w:rsidR="00E323B5" w14:paraId="3EF4746C" w14:textId="77777777" w:rsidTr="008779D5">
        <w:tc>
          <w:tcPr>
            <w:tcW w:w="2694" w:type="dxa"/>
            <w:gridSpan w:val="2"/>
            <w:tcBorders>
              <w:left w:val="single" w:sz="4" w:space="0" w:color="auto"/>
            </w:tcBorders>
          </w:tcPr>
          <w:p w14:paraId="4D5C9FA8" w14:textId="77777777" w:rsidR="00E323B5" w:rsidRDefault="00E323B5" w:rsidP="00877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583872" w14:textId="6A937E72" w:rsidR="00C85B81" w:rsidRDefault="004F6857" w:rsidP="008779D5">
            <w:pPr>
              <w:pStyle w:val="CRCoverPage"/>
              <w:spacing w:after="0"/>
              <w:ind w:left="100"/>
              <w:rPr>
                <w:rFonts w:eastAsia="DengXian"/>
                <w:noProof/>
                <w:lang w:eastAsia="zh-CN"/>
              </w:rPr>
            </w:pPr>
            <w:r>
              <w:rPr>
                <w:rFonts w:eastAsia="DengXian"/>
                <w:noProof/>
                <w:lang w:eastAsia="zh-CN"/>
              </w:rPr>
              <w:t xml:space="preserve">Add </w:t>
            </w:r>
            <w:r w:rsidR="00CD2604">
              <w:rPr>
                <w:rFonts w:eastAsia="DengXian"/>
                <w:noProof/>
                <w:lang w:eastAsia="zh-CN"/>
              </w:rPr>
              <w:t>limitation in SL IUC configuration</w:t>
            </w:r>
            <w:r>
              <w:rPr>
                <w:rFonts w:eastAsia="DengXian"/>
                <w:noProof/>
                <w:lang w:eastAsia="zh-CN"/>
              </w:rPr>
              <w:t xml:space="preserve"> that the </w:t>
            </w:r>
            <w:r w:rsidR="00CD2604">
              <w:rPr>
                <w:rFonts w:eastAsia="DengXian"/>
                <w:noProof/>
                <w:lang w:eastAsia="zh-CN"/>
              </w:rPr>
              <w:t>NW ensures SL I</w:t>
            </w:r>
            <w:r w:rsidR="00CD2604">
              <w:rPr>
                <w:rFonts w:eastAsia="DengXian" w:hint="eastAsia"/>
                <w:noProof/>
                <w:lang w:eastAsia="zh-CN"/>
              </w:rPr>
              <w:t>UC</w:t>
            </w:r>
            <w:r w:rsidR="00CD2604">
              <w:rPr>
                <w:rFonts w:eastAsia="DengXian"/>
                <w:noProof/>
                <w:lang w:eastAsia="zh-CN"/>
              </w:rPr>
              <w:t xml:space="preserve"> </w:t>
            </w:r>
            <w:r w:rsidR="00CD2604">
              <w:rPr>
                <w:rFonts w:eastAsia="DengXian" w:hint="eastAsia"/>
                <w:noProof/>
                <w:lang w:eastAsia="zh-CN"/>
              </w:rPr>
              <w:t>coordination</w:t>
            </w:r>
            <w:r w:rsidR="00CD2604">
              <w:rPr>
                <w:rFonts w:eastAsia="DengXian"/>
                <w:noProof/>
                <w:lang w:eastAsia="zh-CN"/>
              </w:rPr>
              <w:t xml:space="preserve"> </w:t>
            </w:r>
            <w:r w:rsidR="00CD2604">
              <w:rPr>
                <w:rFonts w:eastAsia="DengXian" w:hint="eastAsia"/>
                <w:noProof/>
                <w:lang w:eastAsia="zh-CN"/>
              </w:rPr>
              <w:t>and</w:t>
            </w:r>
            <w:r w:rsidR="00CD2604">
              <w:rPr>
                <w:rFonts w:eastAsia="DengXian"/>
                <w:noProof/>
                <w:lang w:eastAsia="zh-CN"/>
              </w:rPr>
              <w:t xml:space="preserve"> SL DRX are not configured at the same time for a UE</w:t>
            </w:r>
            <w:r w:rsidR="00C85B81">
              <w:rPr>
                <w:rFonts w:eastAsia="DengXian"/>
                <w:noProof/>
                <w:lang w:eastAsia="zh-CN"/>
              </w:rPr>
              <w:t>.</w:t>
            </w:r>
          </w:p>
          <w:p w14:paraId="7565BBEE" w14:textId="211AD370" w:rsidR="00E323B5" w:rsidRPr="00F06C9F" w:rsidRDefault="00E323B5" w:rsidP="008779D5">
            <w:pPr>
              <w:pStyle w:val="CRCoverPage"/>
              <w:spacing w:after="0"/>
              <w:ind w:left="100"/>
              <w:rPr>
                <w:rFonts w:eastAsia="DengXian"/>
                <w:noProof/>
                <w:lang w:eastAsia="zh-CN"/>
              </w:rPr>
            </w:pPr>
          </w:p>
          <w:p w14:paraId="5AE799BD" w14:textId="77777777" w:rsidR="00E323B5" w:rsidRDefault="00E323B5" w:rsidP="008779D5">
            <w:pPr>
              <w:pStyle w:val="CRCoverPage"/>
              <w:spacing w:after="0"/>
              <w:ind w:left="100"/>
              <w:rPr>
                <w:noProof/>
              </w:rPr>
            </w:pPr>
          </w:p>
          <w:p w14:paraId="0201C04E" w14:textId="77777777" w:rsidR="00E323B5" w:rsidRPr="00802141" w:rsidRDefault="00E323B5" w:rsidP="008779D5">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0758C87A" w14:textId="77777777" w:rsidR="005E59EA" w:rsidRDefault="00E323B5" w:rsidP="008779D5">
            <w:pPr>
              <w:pStyle w:val="CRCoverPage"/>
              <w:spacing w:after="0"/>
              <w:ind w:left="100"/>
              <w:rPr>
                <w:noProof/>
                <w:lang w:eastAsia="zh-CN"/>
              </w:rPr>
            </w:pPr>
            <w:r w:rsidRPr="004F6857">
              <w:rPr>
                <w:rFonts w:hint="eastAsia"/>
                <w:noProof/>
                <w:u w:val="single"/>
                <w:lang w:eastAsia="zh-CN"/>
              </w:rPr>
              <w:t>I</w:t>
            </w:r>
            <w:r w:rsidRPr="004F6857">
              <w:rPr>
                <w:noProof/>
                <w:u w:val="single"/>
                <w:lang w:eastAsia="zh-CN"/>
              </w:rPr>
              <w:t>mpacted 5G architecture options:</w:t>
            </w:r>
            <w:r>
              <w:rPr>
                <w:noProof/>
                <w:lang w:eastAsia="zh-CN"/>
              </w:rPr>
              <w:t xml:space="preserve"> </w:t>
            </w:r>
          </w:p>
          <w:p w14:paraId="183B1F3E" w14:textId="50E54A1B" w:rsidR="00E323B5" w:rsidRDefault="00E323B5" w:rsidP="008779D5">
            <w:pPr>
              <w:pStyle w:val="CRCoverPage"/>
              <w:spacing w:after="0"/>
              <w:ind w:left="100"/>
              <w:rPr>
                <w:noProof/>
                <w:lang w:eastAsia="zh-CN"/>
              </w:rPr>
            </w:pPr>
            <w:r>
              <w:rPr>
                <w:noProof/>
                <w:lang w:eastAsia="zh-CN"/>
              </w:rPr>
              <w:t>NR SA</w:t>
            </w:r>
          </w:p>
          <w:p w14:paraId="2F2A5C20" w14:textId="77777777" w:rsidR="00E323B5" w:rsidRDefault="00E323B5" w:rsidP="008779D5">
            <w:pPr>
              <w:pStyle w:val="CRCoverPage"/>
              <w:spacing w:after="0"/>
              <w:ind w:left="100"/>
              <w:rPr>
                <w:noProof/>
                <w:lang w:eastAsia="zh-CN"/>
              </w:rPr>
            </w:pPr>
          </w:p>
          <w:p w14:paraId="147B151A" w14:textId="77777777" w:rsidR="005E59EA" w:rsidRDefault="00E323B5" w:rsidP="008779D5">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071D16DD" w14:textId="7EE78F8D" w:rsidR="00E323B5" w:rsidRDefault="005E59EA" w:rsidP="008779D5">
            <w:pPr>
              <w:pStyle w:val="CRCoverPage"/>
              <w:spacing w:after="0"/>
              <w:ind w:left="100"/>
              <w:rPr>
                <w:noProof/>
                <w:lang w:eastAsia="zh-CN"/>
              </w:rPr>
            </w:pPr>
            <w:r w:rsidRPr="005E59EA">
              <w:rPr>
                <w:rFonts w:hint="eastAsia"/>
                <w:noProof/>
                <w:lang w:eastAsia="zh-CN"/>
              </w:rPr>
              <w:t>NR</w:t>
            </w:r>
            <w:r>
              <w:rPr>
                <w:noProof/>
                <w:lang w:eastAsia="zh-CN"/>
              </w:rPr>
              <w:t xml:space="preserve"> sidelink communication</w:t>
            </w:r>
          </w:p>
          <w:p w14:paraId="0202CA98" w14:textId="77777777" w:rsidR="00E323B5" w:rsidRDefault="00E323B5" w:rsidP="008779D5">
            <w:pPr>
              <w:pStyle w:val="CRCoverPage"/>
              <w:spacing w:after="0"/>
              <w:ind w:left="100"/>
              <w:rPr>
                <w:noProof/>
                <w:lang w:eastAsia="zh-CN"/>
              </w:rPr>
            </w:pPr>
          </w:p>
          <w:p w14:paraId="4022E66F" w14:textId="77777777" w:rsidR="00E323B5" w:rsidRDefault="00E323B5" w:rsidP="008779D5">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0AB9D5CD" w14:textId="77777777" w:rsidR="005E59EA" w:rsidRDefault="005E59EA" w:rsidP="005E59EA">
            <w:pPr>
              <w:pStyle w:val="CRCoverPage"/>
              <w:spacing w:after="0"/>
              <w:ind w:left="100"/>
              <w:rPr>
                <w:noProof/>
                <w:lang w:eastAsia="zh-CN"/>
              </w:rPr>
            </w:pPr>
            <w:r>
              <w:rPr>
                <w:noProof/>
                <w:lang w:eastAsia="zh-CN"/>
              </w:rPr>
              <w:t>If the network implements this CR but not the UE, there is no interoperability issue.</w:t>
            </w:r>
          </w:p>
          <w:p w14:paraId="164BCB27" w14:textId="0B762732" w:rsidR="005E59EA" w:rsidRDefault="005E59EA" w:rsidP="005E59EA">
            <w:pPr>
              <w:pStyle w:val="CRCoverPage"/>
              <w:spacing w:after="0"/>
              <w:ind w:left="100"/>
              <w:rPr>
                <w:noProof/>
                <w:lang w:eastAsia="zh-CN"/>
              </w:rPr>
            </w:pPr>
            <w:r>
              <w:rPr>
                <w:noProof/>
                <w:lang w:eastAsia="zh-CN"/>
              </w:rPr>
              <w:t xml:space="preserve">If the UE implements this CR but not the network, </w:t>
            </w:r>
            <w:r w:rsidR="009E4E89">
              <w:rPr>
                <w:noProof/>
                <w:lang w:eastAsia="zh-CN"/>
              </w:rPr>
              <w:t>UE may not understand the co-configura</w:t>
            </w:r>
            <w:r w:rsidR="0083619A">
              <w:rPr>
                <w:noProof/>
                <w:lang w:eastAsia="zh-CN"/>
              </w:rPr>
              <w:t>tion</w:t>
            </w:r>
            <w:r w:rsidR="009E4E89">
              <w:rPr>
                <w:noProof/>
                <w:lang w:eastAsia="zh-CN"/>
              </w:rPr>
              <w:t xml:space="preserve"> of SL IUC and SL DRX and the</w:t>
            </w:r>
            <w:r w:rsidR="00346869">
              <w:rPr>
                <w:noProof/>
                <w:lang w:eastAsia="zh-CN"/>
              </w:rPr>
              <w:t>re may be</w:t>
            </w:r>
            <w:r w:rsidR="00346869">
              <w:t xml:space="preserve"> </w:t>
            </w:r>
            <w:r w:rsidR="00346869" w:rsidRPr="00346869">
              <w:rPr>
                <w:noProof/>
                <w:lang w:eastAsia="zh-CN"/>
              </w:rPr>
              <w:t>inter</w:t>
            </w:r>
            <w:r w:rsidR="00346869">
              <w:rPr>
                <w:noProof/>
                <w:lang w:eastAsia="zh-CN"/>
              </w:rPr>
              <w:t>-</w:t>
            </w:r>
            <w:r w:rsidR="00346869" w:rsidRPr="00346869">
              <w:rPr>
                <w:noProof/>
                <w:lang w:eastAsia="zh-CN"/>
              </w:rPr>
              <w:t>operability issue</w:t>
            </w:r>
            <w:r>
              <w:rPr>
                <w:noProof/>
                <w:lang w:eastAsia="zh-CN"/>
              </w:rPr>
              <w:t>.</w:t>
            </w:r>
          </w:p>
          <w:p w14:paraId="422FCDBC" w14:textId="68A7D433" w:rsidR="00E323B5" w:rsidRDefault="005E59EA" w:rsidP="005E59EA">
            <w:pPr>
              <w:pStyle w:val="CRCoverPage"/>
              <w:spacing w:after="0"/>
              <w:ind w:left="100"/>
              <w:rPr>
                <w:noProof/>
              </w:rPr>
            </w:pPr>
            <w:r>
              <w:rPr>
                <w:noProof/>
                <w:lang w:eastAsia="zh-CN"/>
              </w:rPr>
              <w:t>If one UE implement</w:t>
            </w:r>
            <w:r w:rsidR="00346869">
              <w:rPr>
                <w:noProof/>
                <w:lang w:eastAsia="zh-CN"/>
              </w:rPr>
              <w:t>s</w:t>
            </w:r>
            <w:r>
              <w:rPr>
                <w:noProof/>
                <w:lang w:eastAsia="zh-CN"/>
              </w:rPr>
              <w:t xml:space="preserve"> this change, but another UE </w:t>
            </w:r>
            <w:r w:rsidR="00346869">
              <w:rPr>
                <w:noProof/>
                <w:lang w:eastAsia="zh-CN"/>
              </w:rPr>
              <w:t>does</w:t>
            </w:r>
            <w:r>
              <w:rPr>
                <w:noProof/>
                <w:lang w:eastAsia="zh-CN"/>
              </w:rPr>
              <w:t xml:space="preserve"> not implemented this change, there is no inter-operability issue.</w:t>
            </w:r>
          </w:p>
        </w:tc>
      </w:tr>
      <w:bookmarkEnd w:id="1"/>
      <w:tr w:rsidR="00E323B5" w14:paraId="2A7F424A" w14:textId="77777777" w:rsidTr="008779D5">
        <w:tc>
          <w:tcPr>
            <w:tcW w:w="2694" w:type="dxa"/>
            <w:gridSpan w:val="2"/>
            <w:tcBorders>
              <w:left w:val="single" w:sz="4" w:space="0" w:color="auto"/>
            </w:tcBorders>
          </w:tcPr>
          <w:p w14:paraId="432325E1"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8779D5">
            <w:pPr>
              <w:pStyle w:val="CRCoverPage"/>
              <w:spacing w:after="0"/>
              <w:rPr>
                <w:noProof/>
                <w:sz w:val="8"/>
                <w:szCs w:val="8"/>
              </w:rPr>
            </w:pPr>
          </w:p>
        </w:tc>
      </w:tr>
      <w:tr w:rsidR="00E323B5" w14:paraId="29978CA7" w14:textId="77777777" w:rsidTr="008779D5">
        <w:tc>
          <w:tcPr>
            <w:tcW w:w="2694" w:type="dxa"/>
            <w:gridSpan w:val="2"/>
            <w:tcBorders>
              <w:left w:val="single" w:sz="4" w:space="0" w:color="auto"/>
              <w:bottom w:val="single" w:sz="4" w:space="0" w:color="auto"/>
            </w:tcBorders>
          </w:tcPr>
          <w:p w14:paraId="6F1EE181" w14:textId="77777777" w:rsidR="00E323B5" w:rsidRDefault="00E323B5" w:rsidP="00877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2003BE0A" w:rsidR="00E323B5" w:rsidRDefault="00E323B5" w:rsidP="008779D5">
            <w:pPr>
              <w:pStyle w:val="CRCoverPage"/>
              <w:spacing w:after="0"/>
              <w:ind w:left="100"/>
              <w:rPr>
                <w:noProof/>
                <w:lang w:eastAsia="zh-CN"/>
              </w:rPr>
            </w:pPr>
            <w:r>
              <w:rPr>
                <w:rFonts w:hint="eastAsia"/>
                <w:noProof/>
                <w:lang w:eastAsia="zh-CN"/>
              </w:rPr>
              <w:t>I</w:t>
            </w:r>
            <w:r>
              <w:rPr>
                <w:noProof/>
                <w:lang w:eastAsia="zh-CN"/>
              </w:rPr>
              <w:t xml:space="preserve">f the CR is not agreed, </w:t>
            </w:r>
            <w:r w:rsidR="009E4E89">
              <w:rPr>
                <w:noProof/>
                <w:lang w:eastAsia="zh-CN"/>
              </w:rPr>
              <w:t xml:space="preserve">there is ambiguity on </w:t>
            </w:r>
            <w:r w:rsidR="00CD2604">
              <w:rPr>
                <w:noProof/>
                <w:lang w:eastAsia="zh-CN"/>
              </w:rPr>
              <w:t>the NW configu</w:t>
            </w:r>
            <w:r w:rsidR="0083619A">
              <w:rPr>
                <w:noProof/>
                <w:lang w:eastAsia="zh-CN"/>
              </w:rPr>
              <w:t>ra</w:t>
            </w:r>
            <w:r w:rsidR="009E4E89">
              <w:rPr>
                <w:noProof/>
                <w:lang w:eastAsia="zh-CN"/>
              </w:rPr>
              <w:t>tion of</w:t>
            </w:r>
            <w:r w:rsidR="00CD2604">
              <w:rPr>
                <w:noProof/>
                <w:lang w:eastAsia="zh-CN"/>
              </w:rPr>
              <w:t xml:space="preserve"> SL IUC coordination and SL DRX at </w:t>
            </w:r>
            <w:r w:rsidR="0083619A">
              <w:rPr>
                <w:noProof/>
                <w:lang w:eastAsia="zh-CN"/>
              </w:rPr>
              <w:t xml:space="preserve">the </w:t>
            </w:r>
            <w:r w:rsidR="00CD2604">
              <w:rPr>
                <w:noProof/>
                <w:lang w:eastAsia="zh-CN"/>
              </w:rPr>
              <w:t>same time</w:t>
            </w:r>
            <w:r w:rsidR="006446E8">
              <w:rPr>
                <w:noProof/>
                <w:lang w:eastAsia="zh-CN"/>
              </w:rPr>
              <w:t>.</w:t>
            </w:r>
          </w:p>
        </w:tc>
      </w:tr>
      <w:bookmarkEnd w:id="2"/>
      <w:tr w:rsidR="00E323B5" w14:paraId="2E4348FC" w14:textId="77777777" w:rsidTr="008779D5">
        <w:tc>
          <w:tcPr>
            <w:tcW w:w="2694" w:type="dxa"/>
            <w:gridSpan w:val="2"/>
          </w:tcPr>
          <w:p w14:paraId="35FBB025" w14:textId="77777777" w:rsidR="00E323B5" w:rsidRDefault="00E323B5" w:rsidP="008779D5">
            <w:pPr>
              <w:pStyle w:val="CRCoverPage"/>
              <w:spacing w:after="0"/>
              <w:rPr>
                <w:b/>
                <w:i/>
                <w:noProof/>
                <w:sz w:val="8"/>
                <w:szCs w:val="8"/>
              </w:rPr>
            </w:pPr>
          </w:p>
        </w:tc>
        <w:tc>
          <w:tcPr>
            <w:tcW w:w="6946" w:type="dxa"/>
            <w:gridSpan w:val="9"/>
          </w:tcPr>
          <w:p w14:paraId="13A14E3D" w14:textId="77777777" w:rsidR="00E323B5" w:rsidRDefault="00E323B5" w:rsidP="008779D5">
            <w:pPr>
              <w:pStyle w:val="CRCoverPage"/>
              <w:spacing w:after="0"/>
              <w:rPr>
                <w:noProof/>
                <w:sz w:val="8"/>
                <w:szCs w:val="8"/>
              </w:rPr>
            </w:pPr>
          </w:p>
        </w:tc>
      </w:tr>
      <w:tr w:rsidR="00E323B5" w14:paraId="2E4BD1CB" w14:textId="77777777" w:rsidTr="008779D5">
        <w:tc>
          <w:tcPr>
            <w:tcW w:w="2694" w:type="dxa"/>
            <w:gridSpan w:val="2"/>
            <w:tcBorders>
              <w:top w:val="single" w:sz="4" w:space="0" w:color="auto"/>
              <w:left w:val="single" w:sz="4" w:space="0" w:color="auto"/>
            </w:tcBorders>
          </w:tcPr>
          <w:p w14:paraId="6653C8AE" w14:textId="77777777" w:rsidR="00E323B5" w:rsidRDefault="00E323B5" w:rsidP="00877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5224F696" w:rsidR="00E323B5" w:rsidRDefault="00CD2604" w:rsidP="008779D5">
            <w:pPr>
              <w:pStyle w:val="CRCoverPage"/>
              <w:spacing w:after="0"/>
              <w:ind w:left="100"/>
              <w:rPr>
                <w:noProof/>
                <w:lang w:eastAsia="zh-CN"/>
              </w:rPr>
            </w:pPr>
            <w:r>
              <w:rPr>
                <w:noProof/>
                <w:lang w:eastAsia="zh-CN"/>
              </w:rPr>
              <w:t>6.3.5</w:t>
            </w:r>
          </w:p>
        </w:tc>
      </w:tr>
      <w:tr w:rsidR="00E323B5" w14:paraId="5BBBE58A" w14:textId="77777777" w:rsidTr="008779D5">
        <w:tc>
          <w:tcPr>
            <w:tcW w:w="2694" w:type="dxa"/>
            <w:gridSpan w:val="2"/>
            <w:tcBorders>
              <w:left w:val="single" w:sz="4" w:space="0" w:color="auto"/>
            </w:tcBorders>
          </w:tcPr>
          <w:p w14:paraId="2DBC3775"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8779D5">
            <w:pPr>
              <w:pStyle w:val="CRCoverPage"/>
              <w:spacing w:after="0"/>
              <w:rPr>
                <w:noProof/>
                <w:sz w:val="8"/>
                <w:szCs w:val="8"/>
              </w:rPr>
            </w:pPr>
          </w:p>
        </w:tc>
      </w:tr>
      <w:tr w:rsidR="00E323B5" w14:paraId="6BD17D9E" w14:textId="77777777" w:rsidTr="008779D5">
        <w:tc>
          <w:tcPr>
            <w:tcW w:w="2694" w:type="dxa"/>
            <w:gridSpan w:val="2"/>
            <w:tcBorders>
              <w:left w:val="single" w:sz="4" w:space="0" w:color="auto"/>
            </w:tcBorders>
          </w:tcPr>
          <w:p w14:paraId="5261C5B5" w14:textId="77777777" w:rsidR="00E323B5" w:rsidRDefault="00E323B5" w:rsidP="00877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877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8779D5">
            <w:pPr>
              <w:pStyle w:val="CRCoverPage"/>
              <w:spacing w:after="0"/>
              <w:jc w:val="center"/>
              <w:rPr>
                <w:b/>
                <w:caps/>
                <w:noProof/>
              </w:rPr>
            </w:pPr>
            <w:r>
              <w:rPr>
                <w:b/>
                <w:caps/>
                <w:noProof/>
              </w:rPr>
              <w:t>N</w:t>
            </w:r>
          </w:p>
        </w:tc>
        <w:tc>
          <w:tcPr>
            <w:tcW w:w="2977" w:type="dxa"/>
            <w:gridSpan w:val="4"/>
          </w:tcPr>
          <w:p w14:paraId="1C80A2F0" w14:textId="77777777" w:rsidR="00E323B5" w:rsidRDefault="00E323B5" w:rsidP="00877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8779D5">
            <w:pPr>
              <w:pStyle w:val="CRCoverPage"/>
              <w:spacing w:after="0"/>
              <w:ind w:left="99"/>
              <w:rPr>
                <w:noProof/>
              </w:rPr>
            </w:pPr>
          </w:p>
        </w:tc>
      </w:tr>
      <w:tr w:rsidR="00E323B5" w14:paraId="6E37A56C" w14:textId="77777777" w:rsidTr="008779D5">
        <w:tc>
          <w:tcPr>
            <w:tcW w:w="2694" w:type="dxa"/>
            <w:gridSpan w:val="2"/>
            <w:tcBorders>
              <w:left w:val="single" w:sz="4" w:space="0" w:color="auto"/>
            </w:tcBorders>
          </w:tcPr>
          <w:p w14:paraId="5ECD02D1" w14:textId="77777777" w:rsidR="00E323B5" w:rsidRDefault="00E323B5" w:rsidP="00877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877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8779D5">
            <w:pPr>
              <w:pStyle w:val="CRCoverPage"/>
              <w:spacing w:after="0"/>
              <w:ind w:left="99"/>
              <w:rPr>
                <w:noProof/>
              </w:rPr>
            </w:pPr>
          </w:p>
        </w:tc>
      </w:tr>
      <w:tr w:rsidR="00E323B5" w14:paraId="4458A6C0" w14:textId="77777777" w:rsidTr="008779D5">
        <w:tc>
          <w:tcPr>
            <w:tcW w:w="2694" w:type="dxa"/>
            <w:gridSpan w:val="2"/>
            <w:tcBorders>
              <w:left w:val="single" w:sz="4" w:space="0" w:color="auto"/>
            </w:tcBorders>
          </w:tcPr>
          <w:p w14:paraId="67D217D1" w14:textId="77777777" w:rsidR="00E323B5" w:rsidRDefault="00E323B5" w:rsidP="00877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877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8779D5">
            <w:pPr>
              <w:pStyle w:val="CRCoverPage"/>
              <w:spacing w:after="0"/>
              <w:ind w:left="99"/>
              <w:rPr>
                <w:noProof/>
              </w:rPr>
            </w:pPr>
          </w:p>
        </w:tc>
      </w:tr>
      <w:tr w:rsidR="00E323B5" w14:paraId="715EEB72" w14:textId="77777777" w:rsidTr="008779D5">
        <w:tc>
          <w:tcPr>
            <w:tcW w:w="2694" w:type="dxa"/>
            <w:gridSpan w:val="2"/>
            <w:tcBorders>
              <w:left w:val="single" w:sz="4" w:space="0" w:color="auto"/>
            </w:tcBorders>
          </w:tcPr>
          <w:p w14:paraId="1801DDDB" w14:textId="77777777" w:rsidR="00E323B5" w:rsidRDefault="00E323B5" w:rsidP="00877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877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8779D5">
            <w:pPr>
              <w:pStyle w:val="CRCoverPage"/>
              <w:spacing w:after="0"/>
              <w:ind w:left="99"/>
              <w:rPr>
                <w:noProof/>
              </w:rPr>
            </w:pPr>
          </w:p>
        </w:tc>
      </w:tr>
      <w:tr w:rsidR="00E323B5" w14:paraId="4C79D305" w14:textId="77777777" w:rsidTr="008779D5">
        <w:tc>
          <w:tcPr>
            <w:tcW w:w="2694" w:type="dxa"/>
            <w:gridSpan w:val="2"/>
            <w:tcBorders>
              <w:left w:val="single" w:sz="4" w:space="0" w:color="auto"/>
            </w:tcBorders>
          </w:tcPr>
          <w:p w14:paraId="617B628F" w14:textId="77777777" w:rsidR="00E323B5" w:rsidRDefault="00E323B5" w:rsidP="008779D5">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8779D5">
            <w:pPr>
              <w:pStyle w:val="CRCoverPage"/>
              <w:spacing w:after="0"/>
              <w:rPr>
                <w:noProof/>
              </w:rPr>
            </w:pPr>
          </w:p>
        </w:tc>
      </w:tr>
      <w:tr w:rsidR="00E323B5" w14:paraId="0CABA591" w14:textId="77777777" w:rsidTr="008779D5">
        <w:tc>
          <w:tcPr>
            <w:tcW w:w="2694" w:type="dxa"/>
            <w:gridSpan w:val="2"/>
            <w:tcBorders>
              <w:left w:val="single" w:sz="4" w:space="0" w:color="auto"/>
              <w:bottom w:val="single" w:sz="4" w:space="0" w:color="auto"/>
            </w:tcBorders>
          </w:tcPr>
          <w:p w14:paraId="78A14599" w14:textId="77777777" w:rsidR="00E323B5" w:rsidRDefault="00E323B5" w:rsidP="00877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8779D5">
            <w:pPr>
              <w:pStyle w:val="CRCoverPage"/>
              <w:spacing w:after="0"/>
              <w:ind w:left="100"/>
              <w:rPr>
                <w:noProof/>
              </w:rPr>
            </w:pPr>
          </w:p>
        </w:tc>
      </w:tr>
      <w:tr w:rsidR="00E323B5" w:rsidRPr="008863B9" w14:paraId="3AAD705D" w14:textId="77777777" w:rsidTr="008779D5">
        <w:tc>
          <w:tcPr>
            <w:tcW w:w="2694" w:type="dxa"/>
            <w:gridSpan w:val="2"/>
            <w:tcBorders>
              <w:top w:val="single" w:sz="4" w:space="0" w:color="auto"/>
              <w:bottom w:val="single" w:sz="4" w:space="0" w:color="auto"/>
            </w:tcBorders>
          </w:tcPr>
          <w:p w14:paraId="2FFB6C44" w14:textId="77777777" w:rsidR="00E323B5" w:rsidRPr="008863B9" w:rsidRDefault="00E323B5" w:rsidP="00877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8779D5">
            <w:pPr>
              <w:pStyle w:val="CRCoverPage"/>
              <w:spacing w:after="0"/>
              <w:ind w:left="100"/>
              <w:rPr>
                <w:noProof/>
                <w:sz w:val="8"/>
                <w:szCs w:val="8"/>
              </w:rPr>
            </w:pPr>
          </w:p>
        </w:tc>
      </w:tr>
      <w:tr w:rsidR="00E323B5" w14:paraId="745D6CBC" w14:textId="77777777" w:rsidTr="008779D5">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877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8779D5">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5"/>
          <w:footnotePr>
            <w:numRestart w:val="eachSect"/>
          </w:footnotePr>
          <w:pgSz w:w="11907" w:h="16840" w:code="9"/>
          <w:pgMar w:top="1418" w:right="1134" w:bottom="1134" w:left="1134" w:header="680" w:footer="567" w:gutter="0"/>
          <w:cols w:space="720"/>
        </w:sectPr>
      </w:pPr>
    </w:p>
    <w:p w14:paraId="287A9A93" w14:textId="5E504D8D" w:rsidR="00E323B5" w:rsidRPr="006419DC" w:rsidRDefault="00064F8A" w:rsidP="006419DC">
      <w:pPr>
        <w:pBdr>
          <w:top w:val="single" w:sz="4" w:space="1" w:color="auto"/>
          <w:left w:val="single" w:sz="4" w:space="4" w:color="auto"/>
          <w:bottom w:val="single" w:sz="4" w:space="1" w:color="auto"/>
          <w:right w:val="single" w:sz="4" w:space="4" w:color="auto"/>
        </w:pBdr>
        <w:jc w:val="center"/>
        <w:rPr>
          <w:rFonts w:eastAsiaTheme="minorEastAsia"/>
          <w:i/>
          <w:iCs/>
          <w:noProof/>
        </w:rPr>
      </w:pPr>
      <w:r w:rsidRPr="00D57950">
        <w:rPr>
          <w:i/>
          <w:iCs/>
          <w:noProof/>
          <w:highlight w:val="yellow"/>
        </w:rPr>
        <w:lastRenderedPageBreak/>
        <w:t>Start of Changes</w:t>
      </w:r>
    </w:p>
    <w:p w14:paraId="02A83659" w14:textId="61112C6F" w:rsidR="00CD2604" w:rsidRDefault="00CD2604" w:rsidP="00CD2604">
      <w:pPr>
        <w:pStyle w:val="Heading3"/>
      </w:pPr>
      <w:bookmarkStart w:id="4" w:name="_Toc60777521"/>
      <w:bookmarkStart w:id="5" w:name="_Toc171543912"/>
      <w:r w:rsidRPr="00384ADC">
        <w:t>6.3.</w:t>
      </w:r>
      <w:r w:rsidRPr="00384ADC">
        <w:rPr>
          <w:lang w:eastAsia="zh-CN"/>
        </w:rPr>
        <w:t>5</w:t>
      </w:r>
      <w:r w:rsidRPr="00384ADC">
        <w:tab/>
        <w:t>Sidelink information elements</w:t>
      </w:r>
      <w:bookmarkEnd w:id="4"/>
      <w:bookmarkEnd w:id="5"/>
    </w:p>
    <w:p w14:paraId="6AE28E6A" w14:textId="40150752" w:rsidR="00886ABF" w:rsidRPr="00886ABF" w:rsidRDefault="00886ABF" w:rsidP="00886ABF">
      <w:pPr>
        <w:rPr>
          <w:i/>
          <w:lang w:val="sv-SE"/>
        </w:rPr>
      </w:pPr>
      <w:r w:rsidRPr="00886ABF">
        <w:rPr>
          <w:i/>
          <w:highlight w:val="yellow"/>
          <w:lang w:val="sv-SE"/>
        </w:rPr>
        <w:t>&lt;&lt;&lt;&lt;&lt;&lt;&lt;&lt;Skipped&gt;&gt;&gt;&gt;&gt;&gt;&gt;&gt;</w:t>
      </w:r>
      <w:bookmarkStart w:id="6" w:name="_GoBack"/>
      <w:bookmarkEnd w:id="6"/>
    </w:p>
    <w:p w14:paraId="537F7BA9" w14:textId="77777777" w:rsidR="00CD2604" w:rsidRPr="00384ADC" w:rsidRDefault="00CD2604" w:rsidP="00CD2604">
      <w:pPr>
        <w:pStyle w:val="Heading4"/>
      </w:pPr>
      <w:bookmarkStart w:id="7" w:name="_Toc171543930"/>
      <w:bookmarkStart w:id="8" w:name="_Hlk97544730"/>
      <w:r w:rsidRPr="00384ADC">
        <w:t>–</w:t>
      </w:r>
      <w:r w:rsidRPr="00384ADC">
        <w:tab/>
      </w:r>
      <w:r w:rsidRPr="00384ADC">
        <w:rPr>
          <w:i/>
          <w:iCs/>
        </w:rPr>
        <w:t>SL-InterUE-CoordinationConfig</w:t>
      </w:r>
      <w:bookmarkEnd w:id="7"/>
    </w:p>
    <w:p w14:paraId="5CB7E79F" w14:textId="12867DD1" w:rsidR="00CD2604" w:rsidRPr="00384ADC" w:rsidRDefault="00CD2604" w:rsidP="00CD2604">
      <w:r w:rsidRPr="00384ADC">
        <w:t xml:space="preserve">The IE </w:t>
      </w:r>
      <w:r w:rsidRPr="00384ADC">
        <w:rPr>
          <w:i/>
        </w:rPr>
        <w:t>SL</w:t>
      </w:r>
      <w:r w:rsidRPr="00384ADC">
        <w:t>-</w:t>
      </w:r>
      <w:r w:rsidRPr="00384ADC">
        <w:rPr>
          <w:i/>
        </w:rPr>
        <w:t>InterUE-CoordinationConfig</w:t>
      </w:r>
      <w:r w:rsidRPr="00384ADC">
        <w:t xml:space="preserve"> is used to configure the sidelink inter-UE coordination (between a UE, UE-A, and a peer UE, UE-B) parameters.</w:t>
      </w:r>
      <w:ins w:id="9" w:author="Huawei, HiSilicon" w:date="2024-08-06T10:24:00Z">
        <w:r>
          <w:t xml:space="preserve"> The network ensures sidelink inter-UE coordination and sidelink DRX are not configured at the same time for a UE.</w:t>
        </w:r>
      </w:ins>
    </w:p>
    <w:p w14:paraId="163DA7D0" w14:textId="77777777" w:rsidR="00CD2604" w:rsidRPr="00384ADC" w:rsidRDefault="00CD2604" w:rsidP="00CD2604">
      <w:pPr>
        <w:pStyle w:val="TH"/>
        <w:rPr>
          <w:b w:val="0"/>
        </w:rPr>
      </w:pPr>
      <w:r w:rsidRPr="00384ADC">
        <w:rPr>
          <w:i/>
          <w:iCs/>
        </w:rPr>
        <w:t>SL-InterUE-CoordinationConfig</w:t>
      </w:r>
      <w:r w:rsidRPr="00384ADC">
        <w:t xml:space="preserve"> information element</w:t>
      </w:r>
    </w:p>
    <w:p w14:paraId="565BA35D" w14:textId="77777777" w:rsidR="00CD2604" w:rsidRPr="00384ADC" w:rsidRDefault="00CD2604" w:rsidP="00CD2604">
      <w:pPr>
        <w:pStyle w:val="PL"/>
        <w:rPr>
          <w:color w:val="808080"/>
        </w:rPr>
      </w:pPr>
      <w:r w:rsidRPr="00384ADC">
        <w:rPr>
          <w:color w:val="808080"/>
        </w:rPr>
        <w:t>-- ASN1START</w:t>
      </w:r>
    </w:p>
    <w:p w14:paraId="14970798" w14:textId="77777777" w:rsidR="00CD2604" w:rsidRPr="00384ADC" w:rsidRDefault="00CD2604" w:rsidP="00CD2604">
      <w:pPr>
        <w:pStyle w:val="PL"/>
        <w:rPr>
          <w:color w:val="808080"/>
        </w:rPr>
      </w:pPr>
      <w:r w:rsidRPr="00384ADC">
        <w:rPr>
          <w:color w:val="808080"/>
        </w:rPr>
        <w:t>-- TAG-SL</w:t>
      </w:r>
      <w:r w:rsidRPr="00384ADC">
        <w:rPr>
          <w:rFonts w:eastAsia="DengXian"/>
          <w:color w:val="808080"/>
        </w:rPr>
        <w:t>-INTERUE-COORDINATIONCONFIG</w:t>
      </w:r>
      <w:r w:rsidRPr="00384ADC">
        <w:rPr>
          <w:color w:val="808080"/>
        </w:rPr>
        <w:t>-START</w:t>
      </w:r>
    </w:p>
    <w:p w14:paraId="010B1FC6" w14:textId="77777777" w:rsidR="00CD2604" w:rsidRPr="00384ADC" w:rsidRDefault="00CD2604" w:rsidP="00CD2604">
      <w:pPr>
        <w:pStyle w:val="PL"/>
      </w:pPr>
    </w:p>
    <w:p w14:paraId="22CEA255" w14:textId="77777777" w:rsidR="00CD2604" w:rsidRPr="00384ADC" w:rsidRDefault="00CD2604" w:rsidP="00CD2604">
      <w:pPr>
        <w:pStyle w:val="PL"/>
      </w:pPr>
      <w:r w:rsidRPr="00384ADC">
        <w:t xml:space="preserve">SL-InterUE-CoordinationConfig-r17 ::=     </w:t>
      </w:r>
      <w:r w:rsidRPr="00384ADC">
        <w:rPr>
          <w:color w:val="993366"/>
        </w:rPr>
        <w:t>SEQUENCE</w:t>
      </w:r>
      <w:r w:rsidRPr="00384ADC">
        <w:t xml:space="preserve"> {</w:t>
      </w:r>
    </w:p>
    <w:p w14:paraId="6C366195" w14:textId="77777777" w:rsidR="00CD2604" w:rsidRPr="00384ADC" w:rsidRDefault="00CD2604" w:rsidP="00CD2604">
      <w:pPr>
        <w:pStyle w:val="PL"/>
        <w:rPr>
          <w:color w:val="808080"/>
        </w:rPr>
      </w:pPr>
      <w:r w:rsidRPr="00384ADC">
        <w:t xml:space="preserve">    sl-InterUE-CoordinationScheme1-r17        SL-InterUE-CoordinationScheme1-r17                                   </w:t>
      </w:r>
      <w:r w:rsidRPr="00384ADC">
        <w:rPr>
          <w:color w:val="993366"/>
        </w:rPr>
        <w:t>OPTIONAL</w:t>
      </w:r>
      <w:r w:rsidRPr="00384ADC">
        <w:t xml:space="preserve">,   </w:t>
      </w:r>
      <w:r w:rsidRPr="00384ADC">
        <w:rPr>
          <w:color w:val="808080"/>
        </w:rPr>
        <w:t>-- Need M</w:t>
      </w:r>
    </w:p>
    <w:p w14:paraId="7D4A7A23" w14:textId="77777777" w:rsidR="00CD2604" w:rsidRPr="00384ADC" w:rsidRDefault="00CD2604" w:rsidP="00CD2604">
      <w:pPr>
        <w:pStyle w:val="PL"/>
        <w:rPr>
          <w:color w:val="808080"/>
        </w:rPr>
      </w:pPr>
      <w:r w:rsidRPr="00384ADC">
        <w:t xml:space="preserve">    sl-InterUE-CoordinationScheme2-r17        SL-InterUE-CoordinationScheme2-r17                                   </w:t>
      </w:r>
      <w:r w:rsidRPr="00384ADC">
        <w:rPr>
          <w:color w:val="993366"/>
        </w:rPr>
        <w:t>OPTIONAL</w:t>
      </w:r>
      <w:r w:rsidRPr="00384ADC">
        <w:t xml:space="preserve">,   </w:t>
      </w:r>
      <w:r w:rsidRPr="00384ADC">
        <w:rPr>
          <w:color w:val="808080"/>
        </w:rPr>
        <w:t>-- Need M</w:t>
      </w:r>
    </w:p>
    <w:p w14:paraId="2D3C939E" w14:textId="77777777" w:rsidR="00CD2604" w:rsidRPr="00384ADC" w:rsidRDefault="00CD2604" w:rsidP="00CD2604">
      <w:pPr>
        <w:pStyle w:val="PL"/>
      </w:pPr>
      <w:r w:rsidRPr="00384ADC">
        <w:t xml:space="preserve">    ...</w:t>
      </w:r>
    </w:p>
    <w:p w14:paraId="07F7D477" w14:textId="77777777" w:rsidR="00CD2604" w:rsidRPr="00384ADC" w:rsidRDefault="00CD2604" w:rsidP="00CD2604">
      <w:pPr>
        <w:pStyle w:val="PL"/>
      </w:pPr>
      <w:r w:rsidRPr="00384ADC">
        <w:t>}</w:t>
      </w:r>
    </w:p>
    <w:p w14:paraId="499E9852" w14:textId="77777777" w:rsidR="00CD2604" w:rsidRPr="00384ADC" w:rsidRDefault="00CD2604" w:rsidP="00CD2604">
      <w:pPr>
        <w:pStyle w:val="PL"/>
      </w:pPr>
    </w:p>
    <w:p w14:paraId="64465961" w14:textId="77777777" w:rsidR="00CD2604" w:rsidRPr="00384ADC" w:rsidRDefault="00CD2604" w:rsidP="00CD2604">
      <w:pPr>
        <w:pStyle w:val="PL"/>
      </w:pPr>
      <w:r w:rsidRPr="00384ADC">
        <w:t xml:space="preserve">SL-InterUE-CoordinationScheme1-r17 ::=    </w:t>
      </w:r>
      <w:r w:rsidRPr="00384ADC">
        <w:rPr>
          <w:color w:val="993366"/>
        </w:rPr>
        <w:t>SEQUENCE</w:t>
      </w:r>
      <w:r w:rsidRPr="00384ADC">
        <w:t xml:space="preserve"> {</w:t>
      </w:r>
    </w:p>
    <w:p w14:paraId="79DFC509" w14:textId="77777777" w:rsidR="00CD2604" w:rsidRPr="00384ADC" w:rsidRDefault="00CD2604" w:rsidP="00CD2604">
      <w:pPr>
        <w:pStyle w:val="PL"/>
        <w:rPr>
          <w:color w:val="808080"/>
        </w:rPr>
      </w:pPr>
      <w:bookmarkStart w:id="10" w:name="OLE_LINK41"/>
      <w:r w:rsidRPr="00384ADC">
        <w:t xml:space="preserve">    </w:t>
      </w:r>
      <w:bookmarkEnd w:id="10"/>
      <w:r w:rsidRPr="00384ADC">
        <w:t xml:space="preserve">sl-IUC-Explicit-r17                       </w:t>
      </w:r>
      <w:r w:rsidRPr="00384ADC">
        <w:rPr>
          <w:color w:val="993366"/>
        </w:rPr>
        <w:t>ENUMERATED</w:t>
      </w:r>
      <w:r w:rsidRPr="00384ADC">
        <w:t xml:space="preserve"> </w:t>
      </w:r>
      <w:bookmarkStart w:id="11" w:name="OLE_LINK31"/>
      <w:r w:rsidRPr="00384ADC">
        <w:t>{enabled, disabled}</w:t>
      </w:r>
      <w:bookmarkEnd w:id="11"/>
      <w:r w:rsidRPr="00384ADC">
        <w:t xml:space="preserve">                                       </w:t>
      </w:r>
      <w:r w:rsidRPr="00384ADC">
        <w:rPr>
          <w:color w:val="993366"/>
        </w:rPr>
        <w:t>OPTIONAL</w:t>
      </w:r>
      <w:r w:rsidRPr="00384ADC">
        <w:t xml:space="preserve">,   </w:t>
      </w:r>
      <w:r w:rsidRPr="00384ADC">
        <w:rPr>
          <w:color w:val="808080"/>
        </w:rPr>
        <w:t>-- Need M</w:t>
      </w:r>
    </w:p>
    <w:p w14:paraId="1896F291" w14:textId="77777777" w:rsidR="00CD2604" w:rsidRPr="00384ADC" w:rsidRDefault="00CD2604" w:rsidP="00CD2604">
      <w:pPr>
        <w:pStyle w:val="PL"/>
        <w:rPr>
          <w:color w:val="808080"/>
        </w:rPr>
      </w:pPr>
      <w:r w:rsidRPr="00384ADC">
        <w:t xml:space="preserve">    sl-IUC-Condition-r17                      </w:t>
      </w:r>
      <w:r w:rsidRPr="00384ADC">
        <w:rPr>
          <w:color w:val="993366"/>
        </w:rPr>
        <w:t>ENUMERATED</w:t>
      </w:r>
      <w:r w:rsidRPr="00384ADC">
        <w:t xml:space="preserve"> {enabled, disabled}                                       </w:t>
      </w:r>
      <w:r w:rsidRPr="00384ADC">
        <w:rPr>
          <w:color w:val="993366"/>
        </w:rPr>
        <w:t>OPTIONAL</w:t>
      </w:r>
      <w:r w:rsidRPr="00384ADC">
        <w:t xml:space="preserve">,   </w:t>
      </w:r>
      <w:r w:rsidRPr="00384ADC">
        <w:rPr>
          <w:color w:val="808080"/>
        </w:rPr>
        <w:t>-- Need M</w:t>
      </w:r>
    </w:p>
    <w:p w14:paraId="71E467BC" w14:textId="77777777" w:rsidR="00CD2604" w:rsidRPr="00384ADC" w:rsidRDefault="00CD2604" w:rsidP="00CD2604">
      <w:pPr>
        <w:pStyle w:val="PL"/>
        <w:rPr>
          <w:color w:val="808080"/>
        </w:rPr>
      </w:pPr>
      <w:r w:rsidRPr="00384ADC">
        <w:t xml:space="preserve">    </w:t>
      </w:r>
      <w:bookmarkStart w:id="12" w:name="OLE_LINK42"/>
      <w:r w:rsidRPr="00384ADC">
        <w:t>sl-Condition1-A-2-</w:t>
      </w:r>
      <w:bookmarkEnd w:id="12"/>
      <w:r w:rsidRPr="00384ADC">
        <w:t xml:space="preserve">r17                     </w:t>
      </w:r>
      <w:r w:rsidRPr="00384ADC">
        <w:rPr>
          <w:color w:val="993366"/>
        </w:rPr>
        <w:t>ENUMERATED</w:t>
      </w:r>
      <w:r w:rsidRPr="00384ADC">
        <w:t xml:space="preserve"> {disabled}                                                </w:t>
      </w:r>
      <w:r w:rsidRPr="00384ADC">
        <w:rPr>
          <w:color w:val="993366"/>
        </w:rPr>
        <w:t>OPTIONAL</w:t>
      </w:r>
      <w:r w:rsidRPr="00384ADC">
        <w:t xml:space="preserve">,   </w:t>
      </w:r>
      <w:r w:rsidRPr="00384ADC">
        <w:rPr>
          <w:color w:val="808080"/>
        </w:rPr>
        <w:t>-- Need M</w:t>
      </w:r>
    </w:p>
    <w:p w14:paraId="626C86F0" w14:textId="77777777" w:rsidR="00CD2604" w:rsidRPr="00384ADC" w:rsidRDefault="00CD2604" w:rsidP="00CD2604">
      <w:pPr>
        <w:pStyle w:val="PL"/>
        <w:rPr>
          <w:color w:val="808080"/>
        </w:rPr>
      </w:pPr>
      <w:r w:rsidRPr="00384ADC">
        <w:t xml:space="preserve">    </w:t>
      </w:r>
      <w:bookmarkStart w:id="13" w:name="OLE_LINK43"/>
      <w:r w:rsidRPr="00384ADC">
        <w:t>sl-ThresholdRSRP-Condition1-B-1-Option1List</w:t>
      </w:r>
      <w:bookmarkEnd w:id="13"/>
      <w:r w:rsidRPr="00384ADC">
        <w:t xml:space="preserve">-r17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SL-ThresholdRSRP-Condition1-B-1-r17 </w:t>
      </w:r>
      <w:r w:rsidRPr="00384ADC">
        <w:rPr>
          <w:color w:val="993366"/>
        </w:rPr>
        <w:t>OPTIONAL</w:t>
      </w:r>
      <w:r w:rsidRPr="00384ADC">
        <w:t xml:space="preserve">,   </w:t>
      </w:r>
      <w:r w:rsidRPr="00384ADC">
        <w:rPr>
          <w:color w:val="808080"/>
        </w:rPr>
        <w:t>-- Need M</w:t>
      </w:r>
    </w:p>
    <w:p w14:paraId="788197E6" w14:textId="77777777" w:rsidR="00CD2604" w:rsidRPr="00384ADC" w:rsidRDefault="00CD2604" w:rsidP="00CD2604">
      <w:pPr>
        <w:pStyle w:val="PL"/>
        <w:rPr>
          <w:color w:val="808080"/>
        </w:rPr>
      </w:pPr>
      <w:r w:rsidRPr="00384ADC">
        <w:t xml:space="preserve">    sl-ThresholdRSRP-Condition1-B-1-Option2List-r17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SL-ThresholdRSRP-Condition1-B-1-r17 </w:t>
      </w:r>
      <w:r w:rsidRPr="00384ADC">
        <w:rPr>
          <w:color w:val="993366"/>
        </w:rPr>
        <w:t>OPTIONAL</w:t>
      </w:r>
      <w:r w:rsidRPr="00384ADC">
        <w:t xml:space="preserve">,   </w:t>
      </w:r>
      <w:r w:rsidRPr="00384ADC">
        <w:rPr>
          <w:color w:val="808080"/>
        </w:rPr>
        <w:t>-- Need M</w:t>
      </w:r>
    </w:p>
    <w:p w14:paraId="1EAD5648" w14:textId="77777777" w:rsidR="00CD2604" w:rsidRPr="00384ADC" w:rsidRDefault="00CD2604" w:rsidP="00CD2604">
      <w:pPr>
        <w:pStyle w:val="PL"/>
        <w:rPr>
          <w:color w:val="808080"/>
        </w:rPr>
      </w:pPr>
      <w:r w:rsidRPr="00384ADC">
        <w:t xml:space="preserve">    sl-ContainerCoordInfo-r17                 </w:t>
      </w:r>
      <w:r w:rsidRPr="00384ADC">
        <w:rPr>
          <w:color w:val="993366"/>
        </w:rPr>
        <w:t>ENUMERATED</w:t>
      </w:r>
      <w:r w:rsidRPr="00384ADC">
        <w:t xml:space="preserve"> {enabled, disabled}                                       </w:t>
      </w:r>
      <w:r w:rsidRPr="00384ADC">
        <w:rPr>
          <w:color w:val="993366"/>
        </w:rPr>
        <w:t>OPTIONAL</w:t>
      </w:r>
      <w:r w:rsidRPr="00384ADC">
        <w:t xml:space="preserve">,   </w:t>
      </w:r>
      <w:r w:rsidRPr="00384ADC">
        <w:rPr>
          <w:color w:val="808080"/>
        </w:rPr>
        <w:t>-- Need M</w:t>
      </w:r>
    </w:p>
    <w:p w14:paraId="7AD3C837" w14:textId="77777777" w:rsidR="00CD2604" w:rsidRPr="00384ADC" w:rsidRDefault="00CD2604" w:rsidP="00CD2604">
      <w:pPr>
        <w:pStyle w:val="PL"/>
        <w:rPr>
          <w:color w:val="808080"/>
        </w:rPr>
      </w:pPr>
      <w:bookmarkStart w:id="14" w:name="OLE_LINK48"/>
      <w:r w:rsidRPr="00384ADC">
        <w:t xml:space="preserve">    </w:t>
      </w:r>
      <w:bookmarkEnd w:id="14"/>
      <w:r w:rsidRPr="00384ADC">
        <w:t xml:space="preserve">sl-ContainerRequest-r17                   </w:t>
      </w:r>
      <w:r w:rsidRPr="00384ADC">
        <w:rPr>
          <w:color w:val="993366"/>
        </w:rPr>
        <w:t>ENUMERATED</w:t>
      </w:r>
      <w:r w:rsidRPr="00384ADC">
        <w:t xml:space="preserve"> {enabled, disabled}                                       </w:t>
      </w:r>
      <w:r w:rsidRPr="00384ADC">
        <w:rPr>
          <w:color w:val="993366"/>
        </w:rPr>
        <w:t>OPTIONAL</w:t>
      </w:r>
      <w:r w:rsidRPr="00384ADC">
        <w:t xml:space="preserve">,   </w:t>
      </w:r>
      <w:r w:rsidRPr="00384ADC">
        <w:rPr>
          <w:color w:val="808080"/>
        </w:rPr>
        <w:t>-- Need M</w:t>
      </w:r>
    </w:p>
    <w:p w14:paraId="29B4F1CC" w14:textId="77777777" w:rsidR="00CD2604" w:rsidRPr="00384ADC" w:rsidRDefault="00CD2604" w:rsidP="00CD2604">
      <w:pPr>
        <w:pStyle w:val="PL"/>
        <w:rPr>
          <w:color w:val="808080"/>
        </w:rPr>
      </w:pPr>
      <w:bookmarkStart w:id="15" w:name="OLE_LINK51"/>
      <w:r w:rsidRPr="00384ADC">
        <w:t xml:space="preserve">    </w:t>
      </w:r>
      <w:bookmarkEnd w:id="15"/>
      <w:r w:rsidRPr="00384ADC">
        <w:t xml:space="preserve">sl-TriggerConditionCoordInfo-r17          </w:t>
      </w:r>
      <w:r w:rsidRPr="00384ADC">
        <w:rPr>
          <w:color w:val="993366"/>
        </w:rPr>
        <w:t>INTEGER</w:t>
      </w:r>
      <w:r w:rsidRPr="00384ADC">
        <w:t xml:space="preserve"> (0..1)                                                       </w:t>
      </w:r>
      <w:r w:rsidRPr="00384ADC">
        <w:rPr>
          <w:color w:val="993366"/>
        </w:rPr>
        <w:t>OPTIONAL</w:t>
      </w:r>
      <w:r w:rsidRPr="00384ADC">
        <w:t xml:space="preserve">,   </w:t>
      </w:r>
      <w:r w:rsidRPr="00384ADC">
        <w:rPr>
          <w:color w:val="808080"/>
        </w:rPr>
        <w:t>-- Need M</w:t>
      </w:r>
    </w:p>
    <w:p w14:paraId="1DACF6DA" w14:textId="77777777" w:rsidR="00CD2604" w:rsidRPr="00384ADC" w:rsidRDefault="00CD2604" w:rsidP="00CD2604">
      <w:pPr>
        <w:pStyle w:val="PL"/>
        <w:rPr>
          <w:color w:val="808080"/>
        </w:rPr>
      </w:pPr>
      <w:bookmarkStart w:id="16" w:name="OLE_LINK52"/>
      <w:r w:rsidRPr="00384ADC">
        <w:t xml:space="preserve">    </w:t>
      </w:r>
      <w:bookmarkEnd w:id="16"/>
      <w:r w:rsidRPr="00384ADC">
        <w:t xml:space="preserve">sl-TriggerConditionRequest-r17            </w:t>
      </w:r>
      <w:r w:rsidRPr="00384ADC">
        <w:rPr>
          <w:color w:val="993366"/>
        </w:rPr>
        <w:t>INTEGER</w:t>
      </w:r>
      <w:r w:rsidRPr="00384ADC">
        <w:t xml:space="preserve"> (0..1)                                                       </w:t>
      </w:r>
      <w:r w:rsidRPr="00384ADC">
        <w:rPr>
          <w:color w:val="993366"/>
        </w:rPr>
        <w:t>OPTIONAL</w:t>
      </w:r>
      <w:r w:rsidRPr="00384ADC">
        <w:t xml:space="preserve">,   </w:t>
      </w:r>
      <w:r w:rsidRPr="00384ADC">
        <w:rPr>
          <w:color w:val="808080"/>
        </w:rPr>
        <w:t>-- Need M</w:t>
      </w:r>
    </w:p>
    <w:p w14:paraId="0F86D793" w14:textId="77777777" w:rsidR="00CD2604" w:rsidRPr="00384ADC" w:rsidRDefault="00CD2604" w:rsidP="00CD2604">
      <w:pPr>
        <w:pStyle w:val="PL"/>
        <w:rPr>
          <w:color w:val="808080"/>
        </w:rPr>
      </w:pPr>
      <w:bookmarkStart w:id="17" w:name="OLE_LINK53"/>
      <w:bookmarkStart w:id="18" w:name="OLE_LINK54"/>
      <w:r w:rsidRPr="00384ADC">
        <w:t xml:space="preserve">    </w:t>
      </w:r>
      <w:bookmarkEnd w:id="17"/>
      <w:bookmarkEnd w:id="18"/>
      <w:r w:rsidRPr="00384ADC">
        <w:t xml:space="preserve">sl-PriorityCoordInfoExplicit-r17          </w:t>
      </w:r>
      <w:r w:rsidRPr="00384ADC">
        <w:rPr>
          <w:color w:val="993366"/>
        </w:rPr>
        <w:t>INTEGER</w:t>
      </w:r>
      <w:r w:rsidRPr="00384ADC">
        <w:t xml:space="preserve"> (1..8)                                                       </w:t>
      </w:r>
      <w:r w:rsidRPr="00384ADC">
        <w:rPr>
          <w:color w:val="993366"/>
        </w:rPr>
        <w:t>OPTIONAL</w:t>
      </w:r>
      <w:r w:rsidRPr="00384ADC">
        <w:t xml:space="preserve">,   </w:t>
      </w:r>
      <w:r w:rsidRPr="00384ADC">
        <w:rPr>
          <w:color w:val="808080"/>
        </w:rPr>
        <w:t>-- Need M</w:t>
      </w:r>
    </w:p>
    <w:p w14:paraId="4308D5BA" w14:textId="77777777" w:rsidR="00CD2604" w:rsidRPr="00384ADC" w:rsidRDefault="00CD2604" w:rsidP="00CD2604">
      <w:pPr>
        <w:pStyle w:val="PL"/>
        <w:rPr>
          <w:color w:val="808080"/>
        </w:rPr>
      </w:pPr>
      <w:bookmarkStart w:id="19" w:name="OLE_LINK57"/>
      <w:r w:rsidRPr="00384ADC">
        <w:t xml:space="preserve">    </w:t>
      </w:r>
      <w:bookmarkEnd w:id="19"/>
      <w:r w:rsidRPr="00384ADC">
        <w:t>sl-PriorityCoordInfoCondition-r17</w:t>
      </w:r>
      <w:bookmarkStart w:id="20" w:name="OLE_LINK38"/>
      <w:r w:rsidRPr="00384ADC">
        <w:t xml:space="preserve">         </w:t>
      </w:r>
      <w:r w:rsidRPr="00384ADC">
        <w:rPr>
          <w:color w:val="993366"/>
        </w:rPr>
        <w:t>INTEGER</w:t>
      </w:r>
      <w:r w:rsidRPr="00384ADC">
        <w:t xml:space="preserve"> (1..8)                                                       </w:t>
      </w:r>
      <w:r w:rsidRPr="00384ADC">
        <w:rPr>
          <w:color w:val="993366"/>
        </w:rPr>
        <w:t>OPTIONAL</w:t>
      </w:r>
      <w:r w:rsidRPr="00384ADC">
        <w:t xml:space="preserve">,   </w:t>
      </w:r>
      <w:r w:rsidRPr="00384ADC">
        <w:rPr>
          <w:color w:val="808080"/>
        </w:rPr>
        <w:t xml:space="preserve">-- Need </w:t>
      </w:r>
      <w:bookmarkEnd w:id="20"/>
      <w:r w:rsidRPr="00384ADC">
        <w:rPr>
          <w:color w:val="808080"/>
        </w:rPr>
        <w:t>M</w:t>
      </w:r>
    </w:p>
    <w:p w14:paraId="44FC2AAB" w14:textId="77777777" w:rsidR="00CD2604" w:rsidRPr="00384ADC" w:rsidRDefault="00CD2604" w:rsidP="00CD2604">
      <w:pPr>
        <w:pStyle w:val="PL"/>
        <w:rPr>
          <w:color w:val="808080"/>
        </w:rPr>
      </w:pPr>
      <w:bookmarkStart w:id="21" w:name="OLE_LINK55"/>
      <w:bookmarkStart w:id="22" w:name="OLE_LINK56"/>
      <w:r w:rsidRPr="00384ADC">
        <w:t xml:space="preserve">    </w:t>
      </w:r>
      <w:bookmarkEnd w:id="21"/>
      <w:bookmarkEnd w:id="22"/>
      <w:r w:rsidRPr="00384ADC">
        <w:t xml:space="preserve">sl-PriorityRequest-r17                    </w:t>
      </w:r>
      <w:r w:rsidRPr="00384ADC">
        <w:rPr>
          <w:color w:val="993366"/>
        </w:rPr>
        <w:t>INTEGER</w:t>
      </w:r>
      <w:r w:rsidRPr="00384ADC">
        <w:t xml:space="preserve"> (1..8)                                                       </w:t>
      </w:r>
      <w:r w:rsidRPr="00384ADC">
        <w:rPr>
          <w:color w:val="993366"/>
        </w:rPr>
        <w:t>OPTIONAL</w:t>
      </w:r>
      <w:r w:rsidRPr="00384ADC">
        <w:t xml:space="preserve">,   </w:t>
      </w:r>
      <w:r w:rsidRPr="00384ADC">
        <w:rPr>
          <w:color w:val="808080"/>
        </w:rPr>
        <w:t>-- Need M</w:t>
      </w:r>
    </w:p>
    <w:p w14:paraId="18FDC3C1" w14:textId="77777777" w:rsidR="00CD2604" w:rsidRPr="00384ADC" w:rsidRDefault="00CD2604" w:rsidP="00CD2604">
      <w:pPr>
        <w:pStyle w:val="PL"/>
        <w:rPr>
          <w:color w:val="808080"/>
        </w:rPr>
      </w:pPr>
      <w:r w:rsidRPr="00384ADC">
        <w:t xml:space="preserve">    sl-PriorityPreferredResourceSet-r17       </w:t>
      </w:r>
      <w:r w:rsidRPr="00384ADC">
        <w:rPr>
          <w:color w:val="993366"/>
        </w:rPr>
        <w:t>INTEGER</w:t>
      </w:r>
      <w:r w:rsidRPr="00384ADC">
        <w:t xml:space="preserve"> (1..8)                                                       </w:t>
      </w:r>
      <w:r w:rsidRPr="00384ADC">
        <w:rPr>
          <w:color w:val="993366"/>
        </w:rPr>
        <w:t>OPTIONAL</w:t>
      </w:r>
      <w:r w:rsidRPr="00384ADC">
        <w:t xml:space="preserve">,   </w:t>
      </w:r>
      <w:r w:rsidRPr="00384ADC">
        <w:rPr>
          <w:color w:val="808080"/>
        </w:rPr>
        <w:t>-- Need M</w:t>
      </w:r>
    </w:p>
    <w:p w14:paraId="5A4B9096" w14:textId="77777777" w:rsidR="00CD2604" w:rsidRPr="00384ADC" w:rsidRDefault="00CD2604" w:rsidP="00CD2604">
      <w:pPr>
        <w:pStyle w:val="PL"/>
        <w:rPr>
          <w:color w:val="808080"/>
        </w:rPr>
      </w:pPr>
      <w:r w:rsidRPr="00384ADC">
        <w:t xml:space="preserve">    sl-MaxSlotOffsetTRIV-r17                  </w:t>
      </w:r>
      <w:r w:rsidRPr="00384ADC">
        <w:rPr>
          <w:color w:val="993366"/>
        </w:rPr>
        <w:t>INTEGER</w:t>
      </w:r>
      <w:r w:rsidRPr="00384ADC">
        <w:t xml:space="preserve"> (1..8000)                                                    </w:t>
      </w:r>
      <w:r w:rsidRPr="00384ADC">
        <w:rPr>
          <w:color w:val="993366"/>
        </w:rPr>
        <w:t>OPTIONAL</w:t>
      </w:r>
      <w:r w:rsidRPr="00384ADC">
        <w:t xml:space="preserve">,   </w:t>
      </w:r>
      <w:r w:rsidRPr="00384ADC">
        <w:rPr>
          <w:color w:val="808080"/>
        </w:rPr>
        <w:t>-- Need M</w:t>
      </w:r>
    </w:p>
    <w:p w14:paraId="1FF6C3A7" w14:textId="77777777" w:rsidR="00CD2604" w:rsidRPr="00384ADC" w:rsidRDefault="00CD2604" w:rsidP="00CD2604">
      <w:pPr>
        <w:pStyle w:val="PL"/>
        <w:rPr>
          <w:color w:val="808080"/>
        </w:rPr>
      </w:pPr>
      <w:bookmarkStart w:id="23" w:name="OLE_LINK58"/>
      <w:r w:rsidRPr="00384ADC">
        <w:t xml:space="preserve">    sl-NumSubCH-PreferredResourceSet</w:t>
      </w:r>
      <w:bookmarkEnd w:id="23"/>
      <w:r w:rsidRPr="00384ADC">
        <w:t xml:space="preserve">-r17      </w:t>
      </w:r>
      <w:r w:rsidRPr="00384ADC">
        <w:rPr>
          <w:color w:val="993366"/>
        </w:rPr>
        <w:t>INTEGER</w:t>
      </w:r>
      <w:r w:rsidRPr="00384ADC">
        <w:t xml:space="preserve"> (1..27)                                                      </w:t>
      </w:r>
      <w:r w:rsidRPr="00384ADC">
        <w:rPr>
          <w:color w:val="993366"/>
        </w:rPr>
        <w:t>OPTIONAL</w:t>
      </w:r>
      <w:r w:rsidRPr="00384ADC">
        <w:t xml:space="preserve">,   </w:t>
      </w:r>
      <w:r w:rsidRPr="00384ADC">
        <w:rPr>
          <w:color w:val="808080"/>
        </w:rPr>
        <w:t>-- Need M</w:t>
      </w:r>
    </w:p>
    <w:p w14:paraId="58BCAC7E" w14:textId="77777777" w:rsidR="00CD2604" w:rsidRPr="00384ADC" w:rsidRDefault="00CD2604" w:rsidP="00CD2604">
      <w:pPr>
        <w:pStyle w:val="PL"/>
        <w:rPr>
          <w:color w:val="808080"/>
        </w:rPr>
      </w:pPr>
      <w:bookmarkStart w:id="24" w:name="OLE_LINK61"/>
      <w:r w:rsidRPr="00384ADC">
        <w:t xml:space="preserve">    sl-ReservedPeriodPreferredResourceSet</w:t>
      </w:r>
      <w:bookmarkEnd w:id="24"/>
      <w:r w:rsidRPr="00384ADC">
        <w:t xml:space="preserve">-r17 </w:t>
      </w:r>
      <w:r w:rsidRPr="00384ADC">
        <w:rPr>
          <w:color w:val="993366"/>
        </w:rPr>
        <w:t>INTEGER</w:t>
      </w:r>
      <w:r w:rsidRPr="00384ADC">
        <w:t xml:space="preserve"> (1..16)                                                      </w:t>
      </w:r>
      <w:r w:rsidRPr="00384ADC">
        <w:rPr>
          <w:color w:val="993366"/>
        </w:rPr>
        <w:t>OPTIONAL</w:t>
      </w:r>
      <w:r w:rsidRPr="00384ADC">
        <w:t xml:space="preserve">,   </w:t>
      </w:r>
      <w:r w:rsidRPr="00384ADC">
        <w:rPr>
          <w:color w:val="808080"/>
        </w:rPr>
        <w:t>-- Need M</w:t>
      </w:r>
    </w:p>
    <w:p w14:paraId="59323AE8" w14:textId="77777777" w:rsidR="00CD2604" w:rsidRPr="00384ADC" w:rsidRDefault="00CD2604" w:rsidP="00CD2604">
      <w:pPr>
        <w:pStyle w:val="PL"/>
        <w:rPr>
          <w:color w:val="808080"/>
        </w:rPr>
      </w:pPr>
      <w:bookmarkStart w:id="25" w:name="OLE_LINK62"/>
      <w:r w:rsidRPr="00384ADC">
        <w:t xml:space="preserve">    sl-DetermineResourceType</w:t>
      </w:r>
      <w:bookmarkEnd w:id="25"/>
      <w:r w:rsidRPr="00384ADC">
        <w:t xml:space="preserve">-r17              </w:t>
      </w:r>
      <w:r w:rsidRPr="00384ADC">
        <w:rPr>
          <w:color w:val="993366"/>
        </w:rPr>
        <w:t>ENUMERATED</w:t>
      </w:r>
      <w:r w:rsidRPr="00384ADC">
        <w:t xml:space="preserve"> {uea, ueb}                                                </w:t>
      </w:r>
      <w:r w:rsidRPr="00384ADC">
        <w:rPr>
          <w:color w:val="993366"/>
        </w:rPr>
        <w:t>OPTIONAL</w:t>
      </w:r>
      <w:r w:rsidRPr="00384ADC">
        <w:t xml:space="preserve">,   </w:t>
      </w:r>
      <w:r w:rsidRPr="00384ADC">
        <w:rPr>
          <w:color w:val="808080"/>
        </w:rPr>
        <w:t>-- Need M</w:t>
      </w:r>
    </w:p>
    <w:p w14:paraId="770ACE03" w14:textId="77777777" w:rsidR="00CD2604" w:rsidRPr="00384ADC" w:rsidRDefault="00CD2604" w:rsidP="00CD2604">
      <w:pPr>
        <w:pStyle w:val="PL"/>
      </w:pPr>
      <w:bookmarkStart w:id="26" w:name="OLE_LINK60"/>
      <w:r w:rsidRPr="00384ADC">
        <w:t xml:space="preserve">    ...</w:t>
      </w:r>
    </w:p>
    <w:p w14:paraId="748E5354" w14:textId="77777777" w:rsidR="00CD2604" w:rsidRPr="00384ADC" w:rsidRDefault="00CD2604" w:rsidP="00CD2604">
      <w:pPr>
        <w:pStyle w:val="PL"/>
      </w:pPr>
      <w:r w:rsidRPr="00384ADC">
        <w:t>}</w:t>
      </w:r>
    </w:p>
    <w:bookmarkEnd w:id="26"/>
    <w:p w14:paraId="131FC2AB" w14:textId="77777777" w:rsidR="00CD2604" w:rsidRPr="00384ADC" w:rsidRDefault="00CD2604" w:rsidP="00CD2604">
      <w:pPr>
        <w:pStyle w:val="PL"/>
      </w:pPr>
    </w:p>
    <w:p w14:paraId="447BC50E" w14:textId="77777777" w:rsidR="00CD2604" w:rsidRPr="00384ADC" w:rsidRDefault="00CD2604" w:rsidP="00CD2604">
      <w:pPr>
        <w:pStyle w:val="PL"/>
      </w:pPr>
      <w:r w:rsidRPr="00384ADC">
        <w:t xml:space="preserve">SL-InterUE-CoordinationScheme2-r17 ::=    </w:t>
      </w:r>
      <w:r w:rsidRPr="00384ADC">
        <w:rPr>
          <w:color w:val="993366"/>
        </w:rPr>
        <w:t>SEQUENCE</w:t>
      </w:r>
      <w:r w:rsidRPr="00384ADC">
        <w:t xml:space="preserve"> {</w:t>
      </w:r>
    </w:p>
    <w:p w14:paraId="5B4386FF" w14:textId="77777777" w:rsidR="00CD2604" w:rsidRPr="00384ADC" w:rsidRDefault="00CD2604" w:rsidP="00CD2604">
      <w:pPr>
        <w:pStyle w:val="PL"/>
        <w:rPr>
          <w:color w:val="808080"/>
        </w:rPr>
      </w:pPr>
      <w:r w:rsidRPr="00384ADC">
        <w:t xml:space="preserve">    sl-IUC-Scheme2-r17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489EC778" w14:textId="77777777" w:rsidR="00CD2604" w:rsidRPr="00384ADC" w:rsidRDefault="00CD2604" w:rsidP="00CD2604">
      <w:pPr>
        <w:pStyle w:val="PL"/>
        <w:rPr>
          <w:color w:val="808080"/>
        </w:rPr>
      </w:pPr>
      <w:bookmarkStart w:id="27" w:name="OLE_LINK33"/>
      <w:r w:rsidRPr="00384ADC">
        <w:t xml:space="preserve">    </w:t>
      </w:r>
      <w:bookmarkStart w:id="28" w:name="OLE_LINK45"/>
      <w:bookmarkEnd w:id="27"/>
      <w:r w:rsidRPr="00384ADC">
        <w:t>sl-RB-SetPSFCH</w:t>
      </w:r>
      <w:bookmarkEnd w:id="28"/>
      <w:r w:rsidRPr="00384ADC">
        <w:t xml:space="preserve">-r17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(10..275))                                          </w:t>
      </w:r>
      <w:r w:rsidRPr="00384ADC">
        <w:rPr>
          <w:color w:val="993366"/>
        </w:rPr>
        <w:t>OPTIONAL</w:t>
      </w:r>
      <w:r w:rsidRPr="00384ADC">
        <w:t xml:space="preserve">,   </w:t>
      </w:r>
      <w:r w:rsidRPr="00384ADC">
        <w:rPr>
          <w:color w:val="808080"/>
        </w:rPr>
        <w:t>-- Need M</w:t>
      </w:r>
    </w:p>
    <w:p w14:paraId="0E57107A" w14:textId="77777777" w:rsidR="00CD2604" w:rsidRPr="00384ADC" w:rsidRDefault="00CD2604" w:rsidP="00CD2604">
      <w:pPr>
        <w:pStyle w:val="PL"/>
        <w:rPr>
          <w:color w:val="808080"/>
        </w:rPr>
      </w:pPr>
      <w:r w:rsidRPr="00384ADC">
        <w:t xml:space="preserve">    </w:t>
      </w:r>
      <w:bookmarkStart w:id="29" w:name="OLE_LINK46"/>
      <w:r w:rsidRPr="00384ADC">
        <w:t>sl-TypeUE-A</w:t>
      </w:r>
      <w:bookmarkEnd w:id="29"/>
      <w:r w:rsidRPr="00384ADC">
        <w:t xml:space="preserve">-r17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3D1FCF8B" w14:textId="77777777" w:rsidR="00CD2604" w:rsidRPr="00384ADC" w:rsidRDefault="00CD2604" w:rsidP="00CD2604">
      <w:pPr>
        <w:pStyle w:val="PL"/>
        <w:rPr>
          <w:color w:val="808080"/>
        </w:rPr>
      </w:pPr>
      <w:r w:rsidRPr="00384ADC">
        <w:t xml:space="preserve">    sl-PSFCH-Occasion-r17                     </w:t>
      </w:r>
      <w:r w:rsidRPr="00384ADC">
        <w:rPr>
          <w:color w:val="993366"/>
        </w:rPr>
        <w:t>INTEGER</w:t>
      </w:r>
      <w:r w:rsidRPr="00384ADC">
        <w:t xml:space="preserve"> (0..1)                                                       </w:t>
      </w:r>
      <w:r w:rsidRPr="00384ADC">
        <w:rPr>
          <w:color w:val="993366"/>
        </w:rPr>
        <w:t>OPTIONAL</w:t>
      </w:r>
      <w:r w:rsidRPr="00384ADC">
        <w:t xml:space="preserve">,   </w:t>
      </w:r>
      <w:r w:rsidRPr="00384ADC">
        <w:rPr>
          <w:color w:val="808080"/>
        </w:rPr>
        <w:t>-- Need M</w:t>
      </w:r>
    </w:p>
    <w:p w14:paraId="0869DC52" w14:textId="77777777" w:rsidR="00CD2604" w:rsidRPr="00384ADC" w:rsidRDefault="00CD2604" w:rsidP="00CD2604">
      <w:pPr>
        <w:pStyle w:val="PL"/>
        <w:rPr>
          <w:color w:val="808080"/>
        </w:rPr>
      </w:pPr>
      <w:bookmarkStart w:id="30" w:name="OLE_LINK49"/>
      <w:r w:rsidRPr="00384ADC">
        <w:t xml:space="preserve">    sl-SlotLevelResourceExclusion</w:t>
      </w:r>
      <w:bookmarkEnd w:id="30"/>
      <w:r w:rsidRPr="00384ADC">
        <w:t xml:space="preserve">-r17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6035DA94" w14:textId="77777777" w:rsidR="00CD2604" w:rsidRPr="00384ADC" w:rsidRDefault="00CD2604" w:rsidP="00CD2604">
      <w:pPr>
        <w:pStyle w:val="PL"/>
        <w:rPr>
          <w:color w:val="808080"/>
        </w:rPr>
      </w:pPr>
      <w:bookmarkStart w:id="31" w:name="OLE_LINK50"/>
      <w:r w:rsidRPr="00384ADC">
        <w:lastRenderedPageBreak/>
        <w:t xml:space="preserve">    sl-OptionForCondition2-A-1</w:t>
      </w:r>
      <w:bookmarkEnd w:id="31"/>
      <w:r w:rsidRPr="00384ADC">
        <w:t>-r17</w:t>
      </w:r>
      <w:bookmarkStart w:id="32" w:name="OLE_LINK40"/>
      <w:r w:rsidRPr="00384ADC">
        <w:t xml:space="preserve">            </w:t>
      </w:r>
      <w:r w:rsidRPr="00384ADC">
        <w:rPr>
          <w:color w:val="993366"/>
        </w:rPr>
        <w:t>INTEGER</w:t>
      </w:r>
      <w:r w:rsidRPr="00384ADC">
        <w:t xml:space="preserve"> (0..1)                                                       </w:t>
      </w:r>
      <w:r w:rsidRPr="00384ADC">
        <w:rPr>
          <w:color w:val="993366"/>
        </w:rPr>
        <w:t>OPTIONAL</w:t>
      </w:r>
      <w:r w:rsidRPr="00384ADC">
        <w:t xml:space="preserve">,   </w:t>
      </w:r>
      <w:r w:rsidRPr="00384ADC">
        <w:rPr>
          <w:color w:val="808080"/>
        </w:rPr>
        <w:t>-- Need M</w:t>
      </w:r>
    </w:p>
    <w:p w14:paraId="0D0F40BA" w14:textId="77777777" w:rsidR="00CD2604" w:rsidRPr="00384ADC" w:rsidRDefault="00CD2604" w:rsidP="00CD2604">
      <w:pPr>
        <w:pStyle w:val="PL"/>
        <w:rPr>
          <w:color w:val="808080"/>
        </w:rPr>
      </w:pPr>
      <w:bookmarkStart w:id="33" w:name="OLE_LINK63"/>
      <w:bookmarkEnd w:id="32"/>
      <w:r w:rsidRPr="00384ADC">
        <w:t xml:space="preserve">    sl-IndicationUE-B</w:t>
      </w:r>
      <w:bookmarkEnd w:id="33"/>
      <w:r w:rsidRPr="00384ADC">
        <w:t xml:space="preserve">-r17                     </w:t>
      </w:r>
      <w:r w:rsidRPr="00384ADC">
        <w:rPr>
          <w:color w:val="993366"/>
        </w:rPr>
        <w:t>ENUMERATED</w:t>
      </w:r>
      <w:r w:rsidRPr="00384ADC">
        <w:t xml:space="preserve"> {enabled, disabled}                                       </w:t>
      </w:r>
      <w:r w:rsidRPr="00384ADC">
        <w:rPr>
          <w:color w:val="993366"/>
        </w:rPr>
        <w:t>OPTIONAL</w:t>
      </w:r>
      <w:r w:rsidRPr="00384ADC">
        <w:t xml:space="preserve">,   </w:t>
      </w:r>
      <w:r w:rsidRPr="00384ADC">
        <w:rPr>
          <w:color w:val="808080"/>
        </w:rPr>
        <w:t>-- Need M</w:t>
      </w:r>
    </w:p>
    <w:p w14:paraId="1D32D4B2" w14:textId="77777777" w:rsidR="00CD2604" w:rsidRPr="00384ADC" w:rsidRDefault="00CD2604" w:rsidP="00CD2604">
      <w:pPr>
        <w:pStyle w:val="PL"/>
      </w:pPr>
      <w:r w:rsidRPr="00384ADC">
        <w:t xml:space="preserve">    ...,</w:t>
      </w:r>
    </w:p>
    <w:p w14:paraId="42168230" w14:textId="77777777" w:rsidR="00CD2604" w:rsidRPr="00384ADC" w:rsidRDefault="00CD2604" w:rsidP="00CD2604">
      <w:pPr>
        <w:pStyle w:val="PL"/>
      </w:pPr>
      <w:r w:rsidRPr="00384ADC">
        <w:t xml:space="preserve">    [[</w:t>
      </w:r>
    </w:p>
    <w:p w14:paraId="748D36E3" w14:textId="77777777" w:rsidR="00CD2604" w:rsidRPr="00384ADC" w:rsidRDefault="00CD2604" w:rsidP="00CD2604">
      <w:pPr>
        <w:pStyle w:val="PL"/>
        <w:rPr>
          <w:color w:val="808080"/>
        </w:rPr>
      </w:pPr>
      <w:r w:rsidRPr="00384ADC">
        <w:t xml:space="preserve">    sl-DeltaRSRP-Thresh-v1720                 </w:t>
      </w:r>
      <w:r w:rsidRPr="00384ADC">
        <w:rPr>
          <w:color w:val="993366"/>
        </w:rPr>
        <w:t>INTEGER</w:t>
      </w:r>
      <w:r w:rsidRPr="00384ADC">
        <w:t xml:space="preserve"> (-30..30)                                                    </w:t>
      </w:r>
      <w:r w:rsidRPr="00384ADC">
        <w:rPr>
          <w:color w:val="993366"/>
        </w:rPr>
        <w:t>OPTIONAL</w:t>
      </w:r>
      <w:r w:rsidRPr="00384ADC">
        <w:t xml:space="preserve">    </w:t>
      </w:r>
      <w:r w:rsidRPr="00384ADC">
        <w:rPr>
          <w:color w:val="808080"/>
        </w:rPr>
        <w:t>-- Need M</w:t>
      </w:r>
    </w:p>
    <w:p w14:paraId="687F9F4B" w14:textId="77777777" w:rsidR="00CD2604" w:rsidRPr="00384ADC" w:rsidRDefault="00CD2604" w:rsidP="00CD2604">
      <w:pPr>
        <w:pStyle w:val="PL"/>
      </w:pPr>
      <w:r w:rsidRPr="00384ADC">
        <w:t xml:space="preserve">    ]]</w:t>
      </w:r>
    </w:p>
    <w:p w14:paraId="030EF1C4" w14:textId="77777777" w:rsidR="00CD2604" w:rsidRPr="00384ADC" w:rsidRDefault="00CD2604" w:rsidP="00CD2604">
      <w:pPr>
        <w:pStyle w:val="PL"/>
      </w:pPr>
      <w:r w:rsidRPr="00384ADC">
        <w:t>}</w:t>
      </w:r>
    </w:p>
    <w:p w14:paraId="6F5DA6CB" w14:textId="77777777" w:rsidR="00CD2604" w:rsidRPr="00384ADC" w:rsidRDefault="00CD2604" w:rsidP="00CD2604">
      <w:pPr>
        <w:pStyle w:val="PL"/>
      </w:pPr>
    </w:p>
    <w:p w14:paraId="76D4BB99" w14:textId="77777777" w:rsidR="00CD2604" w:rsidRPr="00384ADC" w:rsidRDefault="00CD2604" w:rsidP="00CD2604">
      <w:pPr>
        <w:pStyle w:val="PL"/>
      </w:pPr>
    </w:p>
    <w:p w14:paraId="5A2DC51B" w14:textId="77777777" w:rsidR="00CD2604" w:rsidRPr="00384ADC" w:rsidRDefault="00CD2604" w:rsidP="00CD2604">
      <w:pPr>
        <w:pStyle w:val="PL"/>
      </w:pPr>
      <w:r w:rsidRPr="00384ADC">
        <w:t xml:space="preserve">SL-ThresholdRSRP-Condition1-B-1-r17 ::=   </w:t>
      </w:r>
      <w:r w:rsidRPr="00384ADC">
        <w:rPr>
          <w:color w:val="993366"/>
        </w:rPr>
        <w:t>SEQUENCE</w:t>
      </w:r>
      <w:r w:rsidRPr="00384ADC">
        <w:t xml:space="preserve"> {</w:t>
      </w:r>
    </w:p>
    <w:p w14:paraId="28EF85A3" w14:textId="77777777" w:rsidR="00CD2604" w:rsidRPr="00384ADC" w:rsidRDefault="00CD2604" w:rsidP="00CD2604">
      <w:pPr>
        <w:pStyle w:val="PL"/>
      </w:pPr>
      <w:r w:rsidRPr="00384ADC">
        <w:t xml:space="preserve">    sl-Priority-r17                           </w:t>
      </w:r>
      <w:r w:rsidRPr="00384ADC">
        <w:rPr>
          <w:color w:val="993366"/>
        </w:rPr>
        <w:t>INTEGER</w:t>
      </w:r>
      <w:r w:rsidRPr="00384ADC">
        <w:t xml:space="preserve"> (1..8),</w:t>
      </w:r>
    </w:p>
    <w:p w14:paraId="07E6761D" w14:textId="77777777" w:rsidR="00CD2604" w:rsidRPr="00384ADC" w:rsidRDefault="00CD2604" w:rsidP="00CD2604">
      <w:pPr>
        <w:pStyle w:val="PL"/>
      </w:pPr>
      <w:r w:rsidRPr="00384ADC">
        <w:t xml:space="preserve">    sl-ThresholdRSRP-Condition1-B-1-r17       </w:t>
      </w:r>
      <w:r w:rsidRPr="00384ADC">
        <w:rPr>
          <w:color w:val="993366"/>
        </w:rPr>
        <w:t>INTEGER</w:t>
      </w:r>
      <w:r w:rsidRPr="00384ADC">
        <w:t xml:space="preserve"> (0..66)</w:t>
      </w:r>
    </w:p>
    <w:p w14:paraId="2F4DFD58" w14:textId="77777777" w:rsidR="00CD2604" w:rsidRPr="00384ADC" w:rsidRDefault="00CD2604" w:rsidP="00CD2604">
      <w:pPr>
        <w:pStyle w:val="PL"/>
      </w:pPr>
      <w:r w:rsidRPr="00384ADC">
        <w:t>}</w:t>
      </w:r>
    </w:p>
    <w:p w14:paraId="5DFCE565" w14:textId="77777777" w:rsidR="00CD2604" w:rsidRPr="00384ADC" w:rsidRDefault="00CD2604" w:rsidP="00CD2604">
      <w:pPr>
        <w:pStyle w:val="PL"/>
      </w:pPr>
    </w:p>
    <w:p w14:paraId="49F93805" w14:textId="77777777" w:rsidR="00CD2604" w:rsidRPr="00384ADC" w:rsidRDefault="00CD2604" w:rsidP="00CD2604">
      <w:pPr>
        <w:pStyle w:val="PL"/>
        <w:rPr>
          <w:color w:val="808080"/>
        </w:rPr>
      </w:pPr>
      <w:r w:rsidRPr="00384ADC">
        <w:rPr>
          <w:color w:val="808080"/>
        </w:rPr>
        <w:t>-- TAG-SL</w:t>
      </w:r>
      <w:r w:rsidRPr="00384ADC">
        <w:rPr>
          <w:rFonts w:eastAsia="DengXian"/>
          <w:color w:val="808080"/>
        </w:rPr>
        <w:t>-INTERUE-COORDINATIONCONFIG</w:t>
      </w:r>
      <w:r w:rsidRPr="00384ADC">
        <w:rPr>
          <w:color w:val="808080"/>
        </w:rPr>
        <w:t>-STOP</w:t>
      </w:r>
    </w:p>
    <w:p w14:paraId="78E6F9F8" w14:textId="77777777" w:rsidR="00CD2604" w:rsidRPr="00384ADC" w:rsidRDefault="00CD2604" w:rsidP="00CD2604">
      <w:pPr>
        <w:pStyle w:val="PL"/>
        <w:rPr>
          <w:color w:val="808080"/>
        </w:rPr>
      </w:pPr>
      <w:r w:rsidRPr="00384ADC">
        <w:rPr>
          <w:color w:val="808080"/>
        </w:rPr>
        <w:t>-- ASN1STOP</w:t>
      </w:r>
    </w:p>
    <w:p w14:paraId="50109D59" w14:textId="77777777" w:rsidR="00CD2604" w:rsidRPr="00384ADC" w:rsidRDefault="00CD2604" w:rsidP="00CD2604">
      <w:pPr>
        <w:rPr>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D2604" w:rsidRPr="00384ADC" w14:paraId="1B0CDA43" w14:textId="77777777" w:rsidTr="00D8200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8713BB8" w14:textId="77777777" w:rsidR="00CD2604" w:rsidRPr="00384ADC" w:rsidRDefault="00CD2604" w:rsidP="00D82004">
            <w:pPr>
              <w:pStyle w:val="TAH"/>
              <w:rPr>
                <w:lang w:eastAsia="en-GB"/>
              </w:rPr>
            </w:pPr>
            <w:r w:rsidRPr="00384ADC">
              <w:rPr>
                <w:i/>
                <w:iCs/>
                <w:noProof/>
                <w:lang w:eastAsia="en-GB"/>
              </w:rPr>
              <w:lastRenderedPageBreak/>
              <w:t>SL-InterUE-CoordinationScheme1</w:t>
            </w:r>
            <w:r w:rsidRPr="00384ADC">
              <w:rPr>
                <w:noProof/>
                <w:lang w:eastAsia="en-GB"/>
              </w:rPr>
              <w:t xml:space="preserve"> </w:t>
            </w:r>
            <w:r w:rsidRPr="00384ADC">
              <w:rPr>
                <w:iCs/>
                <w:noProof/>
                <w:lang w:eastAsia="en-GB"/>
              </w:rPr>
              <w:t>field descriptions</w:t>
            </w:r>
          </w:p>
        </w:tc>
      </w:tr>
      <w:tr w:rsidR="00CD2604" w:rsidRPr="00384ADC" w14:paraId="6FA14A2A" w14:textId="77777777" w:rsidTr="00D8200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71DFCB4" w14:textId="77777777" w:rsidR="00CD2604" w:rsidRPr="00384ADC" w:rsidRDefault="00CD2604" w:rsidP="00D82004">
            <w:pPr>
              <w:pStyle w:val="TAL"/>
              <w:rPr>
                <w:b/>
                <w:bCs/>
                <w:i/>
                <w:iCs/>
                <w:lang w:eastAsia="sv-SE"/>
              </w:rPr>
            </w:pPr>
            <w:r w:rsidRPr="00384ADC">
              <w:rPr>
                <w:b/>
                <w:bCs/>
                <w:i/>
                <w:iCs/>
                <w:lang w:eastAsia="sv-SE"/>
              </w:rPr>
              <w:t>sl-Condition1-A-2</w:t>
            </w:r>
          </w:p>
          <w:p w14:paraId="3474605B" w14:textId="77777777" w:rsidR="00CD2604" w:rsidRPr="00384ADC" w:rsidRDefault="00CD2604" w:rsidP="00D82004">
            <w:pPr>
              <w:pStyle w:val="TAL"/>
              <w:rPr>
                <w:b/>
                <w:i/>
              </w:rPr>
            </w:pPr>
            <w:r w:rsidRPr="00384ADC">
              <w:rPr>
                <w:lang w:eastAsia="sv-SE"/>
              </w:rPr>
              <w:t>Indicates disabling the use of condition of excluding from preferred resource set resource(s) in slot(s) where UE-A, when it is intended receiver of UE-B, does not expect to perform SL reception from UE-B due to half duplex operation.</w:t>
            </w:r>
          </w:p>
        </w:tc>
      </w:tr>
      <w:tr w:rsidR="00CD2604" w:rsidRPr="00384ADC" w14:paraId="35F36967" w14:textId="77777777" w:rsidTr="00D8200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9A71590" w14:textId="77777777" w:rsidR="00CD2604" w:rsidRPr="00384ADC" w:rsidRDefault="00CD2604" w:rsidP="00D82004">
            <w:pPr>
              <w:pStyle w:val="TAL"/>
              <w:rPr>
                <w:b/>
                <w:i/>
              </w:rPr>
            </w:pPr>
            <w:r w:rsidRPr="00384ADC">
              <w:rPr>
                <w:b/>
                <w:bCs/>
                <w:i/>
                <w:iCs/>
                <w:lang w:eastAsia="sv-SE"/>
              </w:rPr>
              <w:t>sl-C</w:t>
            </w:r>
            <w:r w:rsidRPr="00384ADC">
              <w:rPr>
                <w:b/>
                <w:i/>
              </w:rPr>
              <w:t>ontainerCoordInfo</w:t>
            </w:r>
          </w:p>
          <w:p w14:paraId="39F2E2CB" w14:textId="77777777" w:rsidR="00CD2604" w:rsidRPr="00384ADC" w:rsidRDefault="00CD2604" w:rsidP="00D82004">
            <w:pPr>
              <w:pStyle w:val="TAL"/>
              <w:rPr>
                <w:b/>
                <w:i/>
              </w:rPr>
            </w:pPr>
            <w:r w:rsidRPr="00384ADC">
              <w:t>Indicates whether a SCI format 2-C can be used as the container of inter-UE coordination information transmission from UE-A to UE-B in Scheme 1 in addition to using MAC CE.</w:t>
            </w:r>
          </w:p>
        </w:tc>
      </w:tr>
      <w:tr w:rsidR="00CD2604" w:rsidRPr="00384ADC" w14:paraId="074A5419" w14:textId="77777777" w:rsidTr="00D8200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61F5E39" w14:textId="77777777" w:rsidR="00CD2604" w:rsidRPr="00384ADC" w:rsidRDefault="00CD2604" w:rsidP="00D82004">
            <w:pPr>
              <w:pStyle w:val="TAL"/>
              <w:rPr>
                <w:rFonts w:eastAsia="DengXian"/>
                <w:b/>
                <w:i/>
                <w:lang w:eastAsia="zh-CN"/>
              </w:rPr>
            </w:pPr>
            <w:r w:rsidRPr="00384ADC">
              <w:rPr>
                <w:b/>
                <w:bCs/>
                <w:i/>
                <w:iCs/>
                <w:lang w:eastAsia="sv-SE"/>
              </w:rPr>
              <w:t>sl-C</w:t>
            </w:r>
            <w:r w:rsidRPr="00384ADC">
              <w:rPr>
                <w:rFonts w:eastAsia="DengXian"/>
                <w:b/>
                <w:i/>
                <w:lang w:eastAsia="zh-CN"/>
              </w:rPr>
              <w:t>ontainerRequest</w:t>
            </w:r>
          </w:p>
          <w:p w14:paraId="0C6E8754" w14:textId="77777777" w:rsidR="00CD2604" w:rsidRPr="00384ADC" w:rsidRDefault="00CD2604" w:rsidP="00D82004">
            <w:pPr>
              <w:pStyle w:val="TAL"/>
              <w:rPr>
                <w:b/>
                <w:i/>
              </w:rPr>
            </w:pPr>
            <w:r w:rsidRPr="00384ADC">
              <w:rPr>
                <w:rFonts w:eastAsia="DengXian"/>
                <w:lang w:eastAsia="zh-CN"/>
              </w:rPr>
              <w:t>Indicates whether a SCI format 2-C can be used as the container of an explicit request for inter-UE coordination information transmission from UE-B to UE-A in Scheme 1</w:t>
            </w:r>
            <w:r w:rsidRPr="00384ADC">
              <w:t xml:space="preserve"> </w:t>
            </w:r>
            <w:r w:rsidRPr="00384ADC">
              <w:rPr>
                <w:rFonts w:eastAsia="DengXian"/>
                <w:lang w:eastAsia="zh-CN"/>
              </w:rPr>
              <w:t>in addition to using MAC CE.</w:t>
            </w:r>
          </w:p>
        </w:tc>
      </w:tr>
      <w:tr w:rsidR="00CD2604" w:rsidRPr="00384ADC" w14:paraId="5ACD9220" w14:textId="77777777" w:rsidTr="00D8200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988E77F" w14:textId="77777777" w:rsidR="00CD2604" w:rsidRPr="00384ADC" w:rsidRDefault="00CD2604" w:rsidP="00D82004">
            <w:pPr>
              <w:pStyle w:val="TAL"/>
              <w:rPr>
                <w:b/>
                <w:i/>
              </w:rPr>
            </w:pPr>
            <w:r w:rsidRPr="00384ADC">
              <w:rPr>
                <w:b/>
                <w:i/>
                <w:lang w:eastAsia="sv-SE"/>
              </w:rPr>
              <w:t>sl-D</w:t>
            </w:r>
            <w:r w:rsidRPr="00384ADC">
              <w:rPr>
                <w:b/>
                <w:i/>
              </w:rPr>
              <w:t>etermineResourceType</w:t>
            </w:r>
          </w:p>
          <w:p w14:paraId="2425D79E" w14:textId="77777777" w:rsidR="00CD2604" w:rsidRPr="00384ADC" w:rsidRDefault="00CD2604" w:rsidP="00D82004">
            <w:pPr>
              <w:pStyle w:val="TAL"/>
              <w:rPr>
                <w:iCs/>
                <w:noProof/>
                <w:lang w:eastAsia="en-GB"/>
              </w:rPr>
            </w:pPr>
            <w:r w:rsidRPr="00384ADC">
              <w:t>Indicates how to determine the resource set type to be provided by inter-UE coordination information transmission. Value "</w:t>
            </w:r>
            <w:r w:rsidRPr="00384ADC">
              <w:rPr>
                <w:i/>
                <w:iCs/>
              </w:rPr>
              <w:t>uea</w:t>
            </w:r>
            <w:r w:rsidRPr="00384ADC">
              <w:t>" means the resource set type is determined by UE-A's implementation. Value "</w:t>
            </w:r>
            <w:r w:rsidRPr="00384ADC">
              <w:rPr>
                <w:i/>
                <w:iCs/>
              </w:rPr>
              <w:t>ueb</w:t>
            </w:r>
            <w:r w:rsidRPr="00384ADC">
              <w:t>" means the resource set type is determined by UE-B's request.</w:t>
            </w:r>
          </w:p>
        </w:tc>
      </w:tr>
      <w:tr w:rsidR="00CD2604" w:rsidRPr="00384ADC" w14:paraId="1220B333" w14:textId="77777777" w:rsidTr="00D8200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B6BCBA4" w14:textId="77777777" w:rsidR="00CD2604" w:rsidRPr="00384ADC" w:rsidRDefault="00CD2604" w:rsidP="00D82004">
            <w:pPr>
              <w:pStyle w:val="TAL"/>
              <w:rPr>
                <w:b/>
                <w:bCs/>
                <w:i/>
                <w:iCs/>
                <w:lang w:eastAsia="en-GB"/>
              </w:rPr>
            </w:pPr>
            <w:r w:rsidRPr="00384ADC">
              <w:rPr>
                <w:b/>
                <w:bCs/>
                <w:i/>
                <w:iCs/>
                <w:lang w:eastAsia="sv-SE"/>
              </w:rPr>
              <w:t>sl-IUC</w:t>
            </w:r>
            <w:r w:rsidRPr="00384ADC">
              <w:rPr>
                <w:b/>
                <w:bCs/>
                <w:i/>
                <w:iCs/>
                <w:lang w:eastAsia="en-GB"/>
              </w:rPr>
              <w:t>-Condition</w:t>
            </w:r>
          </w:p>
          <w:p w14:paraId="11700947" w14:textId="77777777" w:rsidR="00CD2604" w:rsidRPr="00384ADC" w:rsidRDefault="00CD2604" w:rsidP="00D82004">
            <w:pPr>
              <w:pStyle w:val="TAL"/>
              <w:rPr>
                <w:b/>
                <w:i/>
              </w:rPr>
            </w:pPr>
            <w:r w:rsidRPr="00384ADC">
              <w:rPr>
                <w:bCs/>
                <w:kern w:val="2"/>
                <w:lang w:eastAsia="en-GB"/>
              </w:rPr>
              <w:t>Indicates whether inter-UE coordination information triggered by a condition is enabled or not</w:t>
            </w:r>
            <w:r w:rsidRPr="00384ADC">
              <w:t xml:space="preserve"> </w:t>
            </w:r>
            <w:r w:rsidRPr="00384ADC">
              <w:rPr>
                <w:bCs/>
                <w:kern w:val="2"/>
                <w:lang w:eastAsia="en-GB"/>
              </w:rPr>
              <w:t>other than explicit request reception.</w:t>
            </w:r>
          </w:p>
        </w:tc>
      </w:tr>
      <w:tr w:rsidR="00CD2604" w:rsidRPr="00384ADC" w14:paraId="24FD0EFF"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B876D2B" w14:textId="77777777" w:rsidR="00CD2604" w:rsidRPr="00384ADC" w:rsidRDefault="00CD2604" w:rsidP="00D82004">
            <w:pPr>
              <w:pStyle w:val="TAL"/>
              <w:rPr>
                <w:b/>
                <w:bCs/>
                <w:i/>
                <w:iCs/>
                <w:lang w:eastAsia="en-GB"/>
              </w:rPr>
            </w:pPr>
            <w:r w:rsidRPr="00384ADC">
              <w:rPr>
                <w:b/>
                <w:bCs/>
                <w:i/>
                <w:iCs/>
                <w:lang w:eastAsia="sv-SE"/>
              </w:rPr>
              <w:t>sl-IUC</w:t>
            </w:r>
            <w:r w:rsidRPr="00384ADC">
              <w:rPr>
                <w:b/>
                <w:bCs/>
                <w:i/>
                <w:iCs/>
                <w:lang w:eastAsia="en-GB"/>
              </w:rPr>
              <w:t>-Explicit</w:t>
            </w:r>
          </w:p>
          <w:p w14:paraId="6573C297" w14:textId="77777777" w:rsidR="00CD2604" w:rsidRPr="00384ADC" w:rsidRDefault="00CD2604" w:rsidP="00D82004">
            <w:pPr>
              <w:pStyle w:val="TAL"/>
              <w:rPr>
                <w:lang w:eastAsia="en-GB"/>
              </w:rPr>
            </w:pPr>
            <w:r w:rsidRPr="00384ADC">
              <w:rPr>
                <w:bCs/>
                <w:kern w:val="2"/>
                <w:lang w:eastAsia="en-GB"/>
              </w:rPr>
              <w:t xml:space="preserve">Indicates whether inter-UE coordination information triggered by an explicit request is enabled or not. </w:t>
            </w:r>
          </w:p>
        </w:tc>
      </w:tr>
      <w:tr w:rsidR="00CD2604" w:rsidRPr="00384ADC" w14:paraId="3AA10A40"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B3514F2" w14:textId="77777777" w:rsidR="00CD2604" w:rsidRPr="00384ADC" w:rsidRDefault="00CD2604" w:rsidP="00D82004">
            <w:pPr>
              <w:pStyle w:val="TAL"/>
              <w:rPr>
                <w:b/>
                <w:i/>
              </w:rPr>
            </w:pPr>
            <w:r w:rsidRPr="00384ADC">
              <w:rPr>
                <w:b/>
                <w:bCs/>
                <w:i/>
                <w:iCs/>
                <w:lang w:eastAsia="sv-SE"/>
              </w:rPr>
              <w:t>sl-M</w:t>
            </w:r>
            <w:r w:rsidRPr="00384ADC">
              <w:rPr>
                <w:b/>
                <w:i/>
              </w:rPr>
              <w:t>axSlotOffsetTRIV</w:t>
            </w:r>
          </w:p>
          <w:p w14:paraId="5E714641" w14:textId="77777777" w:rsidR="00CD2604" w:rsidRPr="00384ADC" w:rsidRDefault="00CD2604" w:rsidP="00D82004">
            <w:pPr>
              <w:pStyle w:val="TAL"/>
              <w:rPr>
                <w:b/>
                <w:i/>
              </w:rPr>
            </w:pPr>
            <w:r w:rsidRPr="00384ADC">
              <w:t>Indicates the maximum value of logical slot offset with respect to a reference slot that is used for representing the first resource location of each TRIV to indicate the set of resources in Scheme 1 as specified in TS 38.214 [19].</w:t>
            </w:r>
          </w:p>
        </w:tc>
      </w:tr>
      <w:tr w:rsidR="00CD2604" w:rsidRPr="00384ADC" w14:paraId="094503D9"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F12FC89" w14:textId="77777777" w:rsidR="00CD2604" w:rsidRPr="00384ADC" w:rsidRDefault="00CD2604" w:rsidP="00D82004">
            <w:pPr>
              <w:pStyle w:val="TAL"/>
              <w:rPr>
                <w:b/>
                <w:i/>
              </w:rPr>
            </w:pPr>
            <w:r w:rsidRPr="00384ADC">
              <w:rPr>
                <w:b/>
                <w:bCs/>
                <w:i/>
                <w:iCs/>
                <w:lang w:eastAsia="sv-SE"/>
              </w:rPr>
              <w:t>sl-N</w:t>
            </w:r>
            <w:r w:rsidRPr="00384ADC">
              <w:rPr>
                <w:b/>
                <w:i/>
              </w:rPr>
              <w:t>umSubCH-PreferredResousrceSet</w:t>
            </w:r>
          </w:p>
          <w:p w14:paraId="266EF1F5" w14:textId="77777777" w:rsidR="00CD2604" w:rsidRPr="00384ADC" w:rsidRDefault="00CD2604" w:rsidP="00D82004">
            <w:pPr>
              <w:pStyle w:val="TAL"/>
              <w:rPr>
                <w:b/>
                <w:bCs/>
                <w:i/>
                <w:iCs/>
                <w:lang w:eastAsia="en-GB"/>
              </w:rPr>
            </w:pPr>
            <w:r w:rsidRPr="00384ADC">
              <w:t>Indicates the number of sub-channels used for determining the preferred resource set in Scheme 1 when the inter-UE coordination information transmission is triggered by a condition other than explicit request reception.</w:t>
            </w:r>
          </w:p>
        </w:tc>
      </w:tr>
      <w:tr w:rsidR="00CD2604" w:rsidRPr="00384ADC" w14:paraId="446EDA76"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7B14604" w14:textId="77777777" w:rsidR="00CD2604" w:rsidRPr="00384ADC" w:rsidRDefault="00CD2604" w:rsidP="00D82004">
            <w:pPr>
              <w:pStyle w:val="TAL"/>
              <w:rPr>
                <w:b/>
                <w:i/>
              </w:rPr>
            </w:pPr>
            <w:r w:rsidRPr="00384ADC">
              <w:rPr>
                <w:b/>
                <w:bCs/>
                <w:i/>
                <w:iCs/>
                <w:lang w:eastAsia="sv-SE"/>
              </w:rPr>
              <w:t>sl-P</w:t>
            </w:r>
            <w:r w:rsidRPr="00384ADC">
              <w:rPr>
                <w:b/>
                <w:i/>
              </w:rPr>
              <w:t>riorityCoordInfoCondition</w:t>
            </w:r>
          </w:p>
          <w:p w14:paraId="26D7EB69" w14:textId="77777777" w:rsidR="00CD2604" w:rsidRPr="00384ADC" w:rsidRDefault="00CD2604" w:rsidP="00D82004">
            <w:pPr>
              <w:pStyle w:val="TAL"/>
              <w:rPr>
                <w:b/>
                <w:i/>
              </w:rPr>
            </w:pPr>
            <w:r w:rsidRPr="00384ADC">
              <w:t xml:space="preserve">Parameter used to determine the priority values for </w:t>
            </w:r>
            <w:r w:rsidRPr="00384ADC">
              <w:rPr>
                <w:rFonts w:eastAsia="SimSun" w:cs="Arial"/>
                <w:lang w:eastAsia="zh-CN"/>
              </w:rPr>
              <w:t xml:space="preserve">the purpose defined in TS 38.213 [13] and TS 38.214 [19] including, </w:t>
            </w:r>
            <w:r w:rsidRPr="00384ADC">
              <w:t xml:space="preserve">the priority value </w:t>
            </w:r>
            <w:r w:rsidRPr="00384ADC">
              <w:rPr>
                <w:rFonts w:eastAsia="SimSun" w:cs="Arial"/>
                <w:lang w:eastAsia="zh-CN"/>
              </w:rPr>
              <w:t>for sensing and candidate resource (re-)selection for transmitting the TB carrying the IUC MAC CE and the priority value in the SCI Format 1-A corresponding to the TB carrying the IUC MAC CE,</w:t>
            </w:r>
            <w:r w:rsidRPr="00384ADC">
              <w:t xml:space="preserve"> triggered by a condition other than explicit request reception in Scheme 1. The priority value of IUC MAC CE used in LCP procedure (see TS 38.321 [3]) is fixed as "1".</w:t>
            </w:r>
          </w:p>
        </w:tc>
      </w:tr>
      <w:tr w:rsidR="00CD2604" w:rsidRPr="00384ADC" w14:paraId="07E9FCD2"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BBFA6FF" w14:textId="77777777" w:rsidR="00CD2604" w:rsidRPr="00384ADC" w:rsidRDefault="00CD2604" w:rsidP="00D82004">
            <w:pPr>
              <w:pStyle w:val="TAL"/>
              <w:rPr>
                <w:b/>
                <w:i/>
              </w:rPr>
            </w:pPr>
            <w:r w:rsidRPr="00384ADC">
              <w:rPr>
                <w:b/>
                <w:bCs/>
                <w:i/>
                <w:iCs/>
                <w:lang w:eastAsia="sv-SE"/>
              </w:rPr>
              <w:t>sl-P</w:t>
            </w:r>
            <w:r w:rsidRPr="00384ADC">
              <w:rPr>
                <w:b/>
                <w:i/>
              </w:rPr>
              <w:t>riorityCoordInfoExplicit</w:t>
            </w:r>
          </w:p>
          <w:p w14:paraId="32768571" w14:textId="77777777" w:rsidR="00CD2604" w:rsidRPr="00384ADC" w:rsidRDefault="00CD2604" w:rsidP="00D82004">
            <w:pPr>
              <w:pStyle w:val="TAL"/>
              <w:rPr>
                <w:b/>
                <w:i/>
              </w:rPr>
            </w:pPr>
            <w:r w:rsidRPr="00384ADC">
              <w:t>Parameter used to determine the priority values for the purpose defined in TS 38.213 [13] and TS 38.214 [19] including, the priority value for sensing and candidate resource (re-)selection for transmitting the TB carrying the IUC MAC CE and the priority value in the SCI Format 1-A corresponding to the TB carrying the IUC MAC CE, triggered by an explicit request in Scheme 1. The priority value of IUC MAC CE used in LCP procedure (see TS 38.321 [3]) is fixed as "1".</w:t>
            </w:r>
          </w:p>
        </w:tc>
      </w:tr>
      <w:tr w:rsidR="00CD2604" w:rsidRPr="00384ADC" w14:paraId="693C4E61"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694C3AE" w14:textId="77777777" w:rsidR="00CD2604" w:rsidRPr="00384ADC" w:rsidRDefault="00CD2604" w:rsidP="00D82004">
            <w:pPr>
              <w:pStyle w:val="TAL"/>
              <w:rPr>
                <w:b/>
                <w:i/>
              </w:rPr>
            </w:pPr>
            <w:r w:rsidRPr="00384ADC">
              <w:rPr>
                <w:b/>
                <w:bCs/>
                <w:i/>
                <w:iCs/>
                <w:lang w:eastAsia="sv-SE"/>
              </w:rPr>
              <w:t>sl-P</w:t>
            </w:r>
            <w:r w:rsidRPr="00384ADC">
              <w:rPr>
                <w:b/>
                <w:i/>
              </w:rPr>
              <w:t>riorityPreferredResourceSet</w:t>
            </w:r>
          </w:p>
          <w:p w14:paraId="0423B751" w14:textId="77777777" w:rsidR="00CD2604" w:rsidRPr="00384ADC" w:rsidRDefault="00CD2604" w:rsidP="00D82004">
            <w:pPr>
              <w:pStyle w:val="TAL"/>
              <w:rPr>
                <w:b/>
                <w:i/>
              </w:rPr>
            </w:pPr>
            <w:r w:rsidRPr="00384ADC">
              <w:t>Indicates the priority value used for determining the preferred resource set in Scheme 1 when the inter-UE coordination information transmission is triggered by a condition other than explicit request reception.</w:t>
            </w:r>
          </w:p>
        </w:tc>
      </w:tr>
      <w:tr w:rsidR="00CD2604" w:rsidRPr="00384ADC" w14:paraId="3EB99395"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997C2AB" w14:textId="77777777" w:rsidR="00CD2604" w:rsidRPr="00384ADC" w:rsidRDefault="00CD2604" w:rsidP="00D82004">
            <w:pPr>
              <w:pStyle w:val="TAL"/>
              <w:rPr>
                <w:b/>
                <w:i/>
              </w:rPr>
            </w:pPr>
            <w:r w:rsidRPr="00384ADC">
              <w:rPr>
                <w:b/>
                <w:bCs/>
                <w:i/>
                <w:iCs/>
                <w:lang w:eastAsia="sv-SE"/>
              </w:rPr>
              <w:t>sl-P</w:t>
            </w:r>
            <w:r w:rsidRPr="00384ADC">
              <w:rPr>
                <w:b/>
                <w:i/>
              </w:rPr>
              <w:t>riorityRequest</w:t>
            </w:r>
          </w:p>
          <w:p w14:paraId="5E13F562" w14:textId="77777777" w:rsidR="00CD2604" w:rsidRPr="00384ADC" w:rsidRDefault="00CD2604" w:rsidP="00D82004">
            <w:pPr>
              <w:pStyle w:val="TAL"/>
              <w:rPr>
                <w:b/>
                <w:i/>
              </w:rPr>
            </w:pPr>
            <w:r w:rsidRPr="00384ADC">
              <w:t>Parameter used to determine the priority values for the purpose defined in TS 38.213 [13] and TS 38.214 [19] including, the priority value for sensing and candidate resource (re-)selection for transmitting the TB carrying the IUC request MAC CE and the priority value in the SCI Format 1-A corresponding to the TB carrying the IUC request MAC CE, in an explicit request for inter-UE coordination information in Scheme 1. The priority value of IUC request MAC CE used in LCP procedure (see TS 38.321 [3]) is fixed as "1".</w:t>
            </w:r>
          </w:p>
        </w:tc>
      </w:tr>
      <w:tr w:rsidR="00CD2604" w:rsidRPr="00384ADC" w14:paraId="7D76709E"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05F92F1" w14:textId="77777777" w:rsidR="00CD2604" w:rsidRPr="00384ADC" w:rsidRDefault="00CD2604" w:rsidP="00D82004">
            <w:pPr>
              <w:pStyle w:val="TAL"/>
              <w:rPr>
                <w:b/>
                <w:i/>
              </w:rPr>
            </w:pPr>
            <w:r w:rsidRPr="00384ADC">
              <w:rPr>
                <w:b/>
                <w:bCs/>
                <w:i/>
                <w:iCs/>
                <w:lang w:eastAsia="sv-SE"/>
              </w:rPr>
              <w:t>sl-R</w:t>
            </w:r>
            <w:r w:rsidRPr="00384ADC">
              <w:rPr>
                <w:b/>
                <w:i/>
              </w:rPr>
              <w:t>eservedPeriodPreferredResourceSet</w:t>
            </w:r>
          </w:p>
          <w:p w14:paraId="1D952343" w14:textId="77777777" w:rsidR="00CD2604" w:rsidRPr="00384ADC" w:rsidRDefault="00CD2604" w:rsidP="00D82004">
            <w:pPr>
              <w:pStyle w:val="TAL"/>
              <w:rPr>
                <w:b/>
                <w:i/>
              </w:rPr>
            </w:pPr>
            <w:r w:rsidRPr="00384ADC">
              <w:t>Indicates the resource reservation interval used for determining the preferred resource set in Scheme 1 when the inter-UE coordination information transmission is triggered by a condition,</w:t>
            </w:r>
            <w:r w:rsidRPr="00384ADC">
              <w:rPr>
                <w:bCs/>
                <w:kern w:val="2"/>
                <w:lang w:eastAsia="en-GB"/>
              </w:rPr>
              <w:t xml:space="preserve"> by means of an index to the corresponding entry of </w:t>
            </w:r>
            <w:r w:rsidRPr="00384ADC">
              <w:rPr>
                <w:bCs/>
                <w:i/>
                <w:iCs/>
                <w:kern w:val="2"/>
                <w:lang w:eastAsia="en-GB"/>
              </w:rPr>
              <w:t>sl-ResourceReservePeriodList-r16</w:t>
            </w:r>
            <w:r w:rsidRPr="00384ADC">
              <w:rPr>
                <w:bCs/>
                <w:kern w:val="2"/>
                <w:lang w:eastAsia="en-GB"/>
              </w:rPr>
              <w:t>.</w:t>
            </w:r>
            <w:r w:rsidRPr="00384ADC">
              <w:t xml:space="preserve"> </w:t>
            </w:r>
          </w:p>
        </w:tc>
      </w:tr>
      <w:tr w:rsidR="00CD2604" w:rsidRPr="00384ADC" w14:paraId="30580012"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3CB4ED7" w14:textId="77777777" w:rsidR="00CD2604" w:rsidRPr="00384ADC" w:rsidRDefault="00CD2604" w:rsidP="00D82004">
            <w:pPr>
              <w:pStyle w:val="TAL"/>
              <w:rPr>
                <w:b/>
                <w:i/>
              </w:rPr>
            </w:pPr>
            <w:bookmarkStart w:id="34" w:name="OLE_LINK7"/>
            <w:r w:rsidRPr="00384ADC">
              <w:rPr>
                <w:b/>
                <w:bCs/>
                <w:i/>
                <w:iCs/>
                <w:lang w:eastAsia="sv-SE"/>
              </w:rPr>
              <w:t>sl-T</w:t>
            </w:r>
            <w:bookmarkEnd w:id="34"/>
            <w:r w:rsidRPr="00384ADC">
              <w:rPr>
                <w:b/>
                <w:i/>
              </w:rPr>
              <w:t>riggerConditionCoordInfo</w:t>
            </w:r>
          </w:p>
          <w:p w14:paraId="699C683E" w14:textId="77777777" w:rsidR="00CD2604" w:rsidRPr="00384ADC" w:rsidRDefault="00CD2604" w:rsidP="00D82004">
            <w:pPr>
              <w:pStyle w:val="TAL"/>
              <w:rPr>
                <w:b/>
                <w:i/>
              </w:rPr>
            </w:pPr>
            <w:r w:rsidRPr="00384ADC">
              <w:t>Indicates the additional alternative trigger condition of inter-UE coordination information triggered by a condition rather than request reception in Scheme-1 from UE-A to UE-B. Value 0 means inter-UE coordination information is triggered by UE-A's implementation. Value 1 means inter-UE coordination information can be triggered only when UE-A has data to be transmitted together with the inter-UE coordination information to UE-B.</w:t>
            </w:r>
          </w:p>
        </w:tc>
      </w:tr>
      <w:tr w:rsidR="00CD2604" w:rsidRPr="00384ADC" w14:paraId="089AE6BF"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B077B72" w14:textId="77777777" w:rsidR="00CD2604" w:rsidRPr="00384ADC" w:rsidRDefault="00CD2604" w:rsidP="00D82004">
            <w:pPr>
              <w:pStyle w:val="TAL"/>
              <w:rPr>
                <w:b/>
                <w:i/>
              </w:rPr>
            </w:pPr>
            <w:r w:rsidRPr="00384ADC">
              <w:rPr>
                <w:b/>
                <w:bCs/>
                <w:i/>
                <w:iCs/>
                <w:lang w:eastAsia="sv-SE"/>
              </w:rPr>
              <w:lastRenderedPageBreak/>
              <w:t>sl-T</w:t>
            </w:r>
            <w:r w:rsidRPr="00384ADC">
              <w:rPr>
                <w:b/>
                <w:i/>
              </w:rPr>
              <w:t>riggerConditionRequest</w:t>
            </w:r>
          </w:p>
          <w:p w14:paraId="29179424" w14:textId="77777777" w:rsidR="00CD2604" w:rsidRPr="00384ADC" w:rsidRDefault="00CD2604" w:rsidP="00D82004">
            <w:pPr>
              <w:pStyle w:val="TAL"/>
              <w:rPr>
                <w:b/>
                <w:bCs/>
                <w:i/>
                <w:iCs/>
                <w:lang w:eastAsia="en-GB"/>
              </w:rPr>
            </w:pPr>
            <w:r w:rsidRPr="00384ADC">
              <w:t>Indicates the trigger condition of an explicit request from UE-B to UE-A. Value 0 means the explicit request is triggered by UE-B's implementation. Value 1 means the explicit request can be triggered only when UE-B has data to be transmitted to UE-A.</w:t>
            </w:r>
          </w:p>
        </w:tc>
      </w:tr>
      <w:tr w:rsidR="00CD2604" w:rsidRPr="00384ADC" w14:paraId="2F1715F3"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992F3AC" w14:textId="77777777" w:rsidR="00CD2604" w:rsidRPr="00384ADC" w:rsidRDefault="00CD2604" w:rsidP="00D82004">
            <w:pPr>
              <w:pStyle w:val="TAL"/>
              <w:rPr>
                <w:b/>
                <w:bCs/>
                <w:i/>
                <w:iCs/>
                <w:lang w:eastAsia="en-GB"/>
              </w:rPr>
            </w:pPr>
            <w:bookmarkStart w:id="35" w:name="OLE_LINK44"/>
            <w:r w:rsidRPr="00384ADC">
              <w:rPr>
                <w:b/>
                <w:bCs/>
                <w:i/>
                <w:iCs/>
                <w:lang w:eastAsia="sv-SE"/>
              </w:rPr>
              <w:t>sl-T</w:t>
            </w:r>
            <w:r w:rsidRPr="00384ADC">
              <w:rPr>
                <w:b/>
                <w:bCs/>
                <w:i/>
                <w:iCs/>
                <w:lang w:eastAsia="en-GB"/>
              </w:rPr>
              <w:t>hresholdRSRP-Condition1-B-1-Option1List</w:t>
            </w:r>
            <w:bookmarkEnd w:id="35"/>
          </w:p>
          <w:p w14:paraId="559ACF7F" w14:textId="77777777" w:rsidR="00CD2604" w:rsidRPr="00384ADC" w:rsidRDefault="00CD2604" w:rsidP="00D82004">
            <w:pPr>
              <w:pStyle w:val="TAL"/>
              <w:rPr>
                <w:lang w:eastAsia="sv-SE"/>
              </w:rPr>
            </w:pPr>
            <w:r w:rsidRPr="00384ADC">
              <w:rPr>
                <w:lang w:eastAsia="sv-SE"/>
              </w:rPr>
              <w:t>Indicates the RSRP threshold used to determine reserved resource(s) of other UE(s) whose RSRP measurement is larger than it as the set of resource(s) non-preferred for UE-B's transmission</w:t>
            </w:r>
            <w:r w:rsidRPr="00384ADC">
              <w:t xml:space="preserve"> </w:t>
            </w:r>
            <w:r w:rsidRPr="00384ADC">
              <w:rPr>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r w:rsidR="00CD2604" w:rsidRPr="00384ADC" w14:paraId="76F2071E"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3B1EAD0" w14:textId="77777777" w:rsidR="00CD2604" w:rsidRPr="00384ADC" w:rsidRDefault="00CD2604" w:rsidP="00D82004">
            <w:pPr>
              <w:pStyle w:val="TAL"/>
              <w:rPr>
                <w:lang w:eastAsia="sv-SE"/>
              </w:rPr>
            </w:pPr>
            <w:r w:rsidRPr="00384ADC">
              <w:rPr>
                <w:b/>
                <w:bCs/>
                <w:i/>
                <w:iCs/>
                <w:lang w:eastAsia="sv-SE"/>
              </w:rPr>
              <w:t>sl-T</w:t>
            </w:r>
            <w:r w:rsidRPr="00384ADC">
              <w:rPr>
                <w:b/>
                <w:bCs/>
                <w:i/>
                <w:iCs/>
                <w:lang w:eastAsia="en-GB"/>
              </w:rPr>
              <w:t>hresholdRSRP-Condition1-B-1-Option2List</w:t>
            </w:r>
          </w:p>
          <w:p w14:paraId="7B89F7BD" w14:textId="77777777" w:rsidR="00CD2604" w:rsidRPr="00384ADC" w:rsidRDefault="00CD2604" w:rsidP="00D82004">
            <w:pPr>
              <w:pStyle w:val="TAL"/>
              <w:rPr>
                <w:lang w:eastAsia="sv-SE"/>
              </w:rPr>
            </w:pPr>
            <w:r w:rsidRPr="00384ADC">
              <w:rPr>
                <w:lang w:eastAsia="sv-SE"/>
              </w:rPr>
              <w:t>Indicates the RSRP threshold used to determine reserved resource(s) of other UE(s) whose RSRP measurement is smaller than it as the set of resource(s) non-preferred for UE-B's transmission</w:t>
            </w:r>
            <w:r w:rsidRPr="00384ADC">
              <w:t xml:space="preserve"> </w:t>
            </w:r>
            <w:r w:rsidRPr="00384ADC">
              <w:rPr>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bl>
    <w:p w14:paraId="3E07F4AC" w14:textId="77777777" w:rsidR="00CD2604" w:rsidRPr="00384ADC" w:rsidRDefault="00CD2604" w:rsidP="00CD2604">
      <w:pPr>
        <w:rPr>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D2604" w:rsidRPr="00384ADC" w14:paraId="5258406E" w14:textId="77777777" w:rsidTr="00D8200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2423E2E" w14:textId="77777777" w:rsidR="00CD2604" w:rsidRPr="00384ADC" w:rsidRDefault="00CD2604" w:rsidP="00D82004">
            <w:pPr>
              <w:pStyle w:val="TAH"/>
              <w:rPr>
                <w:lang w:eastAsia="en-GB"/>
              </w:rPr>
            </w:pPr>
            <w:r w:rsidRPr="00384ADC">
              <w:rPr>
                <w:i/>
                <w:iCs/>
                <w:noProof/>
                <w:lang w:eastAsia="en-GB"/>
              </w:rPr>
              <w:t>SL-InterUE-CoordinationScheme2</w:t>
            </w:r>
            <w:r w:rsidRPr="00384ADC">
              <w:rPr>
                <w:noProof/>
                <w:lang w:eastAsia="en-GB"/>
              </w:rPr>
              <w:t xml:space="preserve"> </w:t>
            </w:r>
            <w:r w:rsidRPr="00384ADC">
              <w:rPr>
                <w:iCs/>
                <w:noProof/>
                <w:lang w:eastAsia="en-GB"/>
              </w:rPr>
              <w:t>field descriptions</w:t>
            </w:r>
          </w:p>
        </w:tc>
      </w:tr>
      <w:tr w:rsidR="00CD2604" w:rsidRPr="00384ADC" w14:paraId="4E467F34" w14:textId="77777777" w:rsidTr="00D82004">
        <w:tblPrEx>
          <w:tblLook w:val="04A0" w:firstRow="1" w:lastRow="0" w:firstColumn="1" w:lastColumn="0" w:noHBand="0" w:noVBand="1"/>
        </w:tblPrEx>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EAC8E03" w14:textId="77777777" w:rsidR="00CD2604" w:rsidRPr="00384ADC" w:rsidRDefault="00CD2604" w:rsidP="00D82004">
            <w:pPr>
              <w:pStyle w:val="TAL"/>
              <w:rPr>
                <w:b/>
                <w:i/>
                <w:lang w:eastAsia="sv-SE"/>
              </w:rPr>
            </w:pPr>
            <w:bookmarkStart w:id="36" w:name="_Hlk112586157"/>
            <w:r w:rsidRPr="00384ADC">
              <w:rPr>
                <w:b/>
                <w:i/>
                <w:lang w:eastAsia="sv-SE"/>
              </w:rPr>
              <w:t>sl-DeltaRSRP-Thresh</w:t>
            </w:r>
          </w:p>
          <w:bookmarkEnd w:id="36"/>
          <w:p w14:paraId="5CD0B898" w14:textId="77777777" w:rsidR="00CD2604" w:rsidRPr="00384ADC" w:rsidRDefault="00CD2604" w:rsidP="00D82004">
            <w:pPr>
              <w:pStyle w:val="TAL"/>
              <w:rPr>
                <w:b/>
                <w:i/>
                <w:lang w:eastAsia="sv-SE"/>
              </w:rPr>
            </w:pPr>
            <w:r w:rsidRPr="00384ADC">
              <w:rPr>
                <w:lang w:eastAsia="sv-SE"/>
              </w:rPr>
              <w:t xml:space="preserve">Indicates the RSRP threshold delta value corresponding to </w:t>
            </w:r>
            <w:r w:rsidRPr="00384ADC">
              <w:rPr>
                <w:i/>
                <w:lang w:eastAsia="sv-SE"/>
              </w:rPr>
              <w:t>deltaRSRPThresh</w:t>
            </w:r>
            <w:r w:rsidRPr="00384ADC">
              <w:rPr>
                <w:lang w:eastAsia="sv-SE"/>
              </w:rPr>
              <w:t xml:space="preserve"> specified in clause 16.3.0 of TS 38.213 [13] and used to determine reserved resource(s) of other UE(s). Value in dB. Only even values (step size 2) allowed.</w:t>
            </w:r>
          </w:p>
        </w:tc>
      </w:tr>
      <w:tr w:rsidR="00CD2604" w:rsidRPr="00384ADC" w14:paraId="75F00185" w14:textId="77777777" w:rsidTr="00D8200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18ABB85" w14:textId="77777777" w:rsidR="00CD2604" w:rsidRPr="00384ADC" w:rsidRDefault="00CD2604" w:rsidP="00D82004">
            <w:pPr>
              <w:pStyle w:val="TAL"/>
              <w:rPr>
                <w:b/>
                <w:i/>
              </w:rPr>
            </w:pPr>
            <w:r w:rsidRPr="00384ADC">
              <w:rPr>
                <w:b/>
                <w:i/>
                <w:lang w:eastAsia="sv-SE"/>
              </w:rPr>
              <w:t>sl-I</w:t>
            </w:r>
            <w:r w:rsidRPr="00384ADC">
              <w:rPr>
                <w:b/>
                <w:i/>
              </w:rPr>
              <w:t>ndicationUE-B</w:t>
            </w:r>
          </w:p>
          <w:p w14:paraId="424897B0" w14:textId="77777777" w:rsidR="00CD2604" w:rsidRPr="00384ADC" w:rsidRDefault="00CD2604" w:rsidP="00D82004">
            <w:pPr>
              <w:pStyle w:val="TAL"/>
              <w:rPr>
                <w:iCs/>
                <w:noProof/>
                <w:lang w:eastAsia="en-GB"/>
              </w:rPr>
            </w:pPr>
            <w:r w:rsidRPr="00384ADC">
              <w:t>Indicates whether to enable or disable the usage of 1 LSB of reserved bits of a SCI format 1-A to indicate of whether UE scheduling a conflict TB can be UE-B or not.</w:t>
            </w:r>
          </w:p>
        </w:tc>
      </w:tr>
      <w:tr w:rsidR="00CD2604" w:rsidRPr="00384ADC" w14:paraId="409CA064"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37734AB" w14:textId="77777777" w:rsidR="00CD2604" w:rsidRPr="00384ADC" w:rsidRDefault="00CD2604" w:rsidP="00D82004">
            <w:pPr>
              <w:pStyle w:val="TAL"/>
              <w:rPr>
                <w:b/>
                <w:bCs/>
                <w:i/>
                <w:iCs/>
                <w:lang w:eastAsia="zh-CN"/>
              </w:rPr>
            </w:pPr>
            <w:r w:rsidRPr="00384ADC">
              <w:rPr>
                <w:b/>
                <w:bCs/>
                <w:i/>
                <w:iCs/>
                <w:lang w:eastAsia="sv-SE"/>
              </w:rPr>
              <w:t>sl-IUC</w:t>
            </w:r>
            <w:r w:rsidRPr="00384ADC">
              <w:rPr>
                <w:b/>
                <w:bCs/>
                <w:i/>
                <w:iCs/>
                <w:lang w:eastAsia="zh-CN"/>
              </w:rPr>
              <w:t>-Scheme2</w:t>
            </w:r>
          </w:p>
          <w:p w14:paraId="5F2C4695" w14:textId="77777777" w:rsidR="00CD2604" w:rsidRPr="00384ADC" w:rsidRDefault="00CD2604" w:rsidP="00D82004">
            <w:pPr>
              <w:pStyle w:val="TAL"/>
              <w:rPr>
                <w:lang w:eastAsia="en-GB"/>
              </w:rPr>
            </w:pPr>
            <w:r w:rsidRPr="00384ADC">
              <w:rPr>
                <w:bCs/>
                <w:kern w:val="2"/>
                <w:lang w:eastAsia="en-GB"/>
              </w:rPr>
              <w:t>Indicates whether inter-UE coordination Scheme 2 is enabled or not.</w:t>
            </w:r>
          </w:p>
        </w:tc>
      </w:tr>
      <w:tr w:rsidR="00CD2604" w:rsidRPr="00384ADC" w14:paraId="63148368"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3C1E322" w14:textId="77777777" w:rsidR="00CD2604" w:rsidRPr="00384ADC" w:rsidRDefault="00CD2604" w:rsidP="00D82004">
            <w:pPr>
              <w:pStyle w:val="TAL"/>
              <w:rPr>
                <w:b/>
                <w:i/>
              </w:rPr>
            </w:pPr>
            <w:r w:rsidRPr="00384ADC">
              <w:rPr>
                <w:b/>
                <w:bCs/>
                <w:i/>
                <w:iCs/>
                <w:lang w:eastAsia="sv-SE"/>
              </w:rPr>
              <w:t>sl-O</w:t>
            </w:r>
            <w:r w:rsidRPr="00384ADC">
              <w:rPr>
                <w:b/>
                <w:i/>
              </w:rPr>
              <w:t>ptionForCondition2-A-1</w:t>
            </w:r>
          </w:p>
          <w:p w14:paraId="50338224" w14:textId="77777777" w:rsidR="00CD2604" w:rsidRPr="00384ADC" w:rsidRDefault="00CD2604" w:rsidP="00D82004">
            <w:pPr>
              <w:pStyle w:val="TAL"/>
              <w:rPr>
                <w:b/>
                <w:bCs/>
                <w:i/>
                <w:iCs/>
                <w:lang w:eastAsia="zh-CN"/>
              </w:rPr>
            </w:pPr>
            <w:r w:rsidRPr="00384ADC">
              <w:t xml:space="preserve">Indicates the RSRP threshold used to consider additional criteria for condition 2-A-1. Value 0 corresponds to using the RSRP threshold according to the priorities included in the SCI, UE uses thresholds </w:t>
            </w:r>
            <w:r w:rsidRPr="00384ADC">
              <w:rPr>
                <w:i/>
              </w:rPr>
              <w:t>sl-Thres-RSRP-List</w:t>
            </w:r>
            <w:r w:rsidRPr="00384ADC">
              <w:t xml:space="preserve">, in its resource pool configuration </w:t>
            </w:r>
            <w:r w:rsidRPr="00384ADC">
              <w:rPr>
                <w:i/>
              </w:rPr>
              <w:t>sl-UE-SelectedConfigRP</w:t>
            </w:r>
            <w:r w:rsidRPr="00384ADC">
              <w:t xml:space="preserve">, </w:t>
            </w:r>
            <w:bookmarkStart w:id="37" w:name="_Hlk112587119"/>
            <w:r w:rsidRPr="00384ADC">
              <w:t xml:space="preserve">corresponding to </w:t>
            </w:r>
            <w:bookmarkEnd w:id="37"/>
            <w:r w:rsidRPr="00384ADC">
              <w:rPr>
                <w:i/>
              </w:rPr>
              <w:t>ThresPSSCH-RSRP-List</w:t>
            </w:r>
            <w:r w:rsidRPr="00384ADC">
              <w:t xml:space="preserve"> specified in clause 16.3.0 of TS 38.213 [13]. Value 1 corresponds to using a (pre)configured RSRP threshold delta value </w:t>
            </w:r>
            <w:r w:rsidRPr="00384ADC">
              <w:rPr>
                <w:i/>
              </w:rPr>
              <w:t xml:space="preserve">sl-DeltaRSRP-Thresh, </w:t>
            </w:r>
            <w:r w:rsidRPr="00384ADC">
              <w:t xml:space="preserve">corresponding to </w:t>
            </w:r>
            <w:r w:rsidRPr="00384ADC">
              <w:rPr>
                <w:i/>
              </w:rPr>
              <w:t>deltaRSRPThresh</w:t>
            </w:r>
            <w:r w:rsidRPr="00384ADC">
              <w:t xml:space="preserve"> specified in clause 16.3.0 of TS 38.213 [13].</w:t>
            </w:r>
          </w:p>
        </w:tc>
      </w:tr>
      <w:tr w:rsidR="00CD2604" w:rsidRPr="00384ADC" w14:paraId="3F780C94"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5020EF0" w14:textId="77777777" w:rsidR="00CD2604" w:rsidRPr="00384ADC" w:rsidRDefault="00CD2604" w:rsidP="00D82004">
            <w:pPr>
              <w:pStyle w:val="TAL"/>
              <w:rPr>
                <w:b/>
                <w:i/>
              </w:rPr>
            </w:pPr>
            <w:r w:rsidRPr="00384ADC">
              <w:rPr>
                <w:b/>
                <w:bCs/>
                <w:i/>
                <w:iCs/>
                <w:lang w:eastAsia="sv-SE"/>
              </w:rPr>
              <w:t>sl-PSFCH-</w:t>
            </w:r>
            <w:r w:rsidRPr="00384ADC">
              <w:rPr>
                <w:b/>
                <w:i/>
              </w:rPr>
              <w:t>Occasion</w:t>
            </w:r>
          </w:p>
          <w:p w14:paraId="5B03E514" w14:textId="77777777" w:rsidR="00CD2604" w:rsidRPr="00384ADC" w:rsidRDefault="00CD2604" w:rsidP="00D82004">
            <w:pPr>
              <w:pStyle w:val="TAL"/>
              <w:rPr>
                <w:b/>
                <w:bCs/>
                <w:i/>
                <w:iCs/>
                <w:lang w:eastAsia="zh-CN"/>
              </w:rPr>
            </w:pPr>
            <w:r w:rsidRPr="00384ADC">
              <w:t>Indicates the reference slot from which a PSFCH occasion for inter-UE coordination information transmission is derived. Value 0 corresponds to the slot where UE-B's SCI is transmitted and value 1 corresponds to the slot where expected/potential resource conflict occurs on PSSCH resource indicated by UE-B's SCI.</w:t>
            </w:r>
          </w:p>
        </w:tc>
      </w:tr>
      <w:tr w:rsidR="00CD2604" w:rsidRPr="00384ADC" w14:paraId="6081DCF8"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B875B36" w14:textId="77777777" w:rsidR="00CD2604" w:rsidRPr="00384ADC" w:rsidRDefault="00CD2604" w:rsidP="00D82004">
            <w:pPr>
              <w:pStyle w:val="TAL"/>
              <w:rPr>
                <w:b/>
                <w:bCs/>
                <w:i/>
                <w:iCs/>
                <w:lang w:eastAsia="en-GB"/>
              </w:rPr>
            </w:pPr>
            <w:r w:rsidRPr="00384ADC">
              <w:rPr>
                <w:b/>
                <w:bCs/>
                <w:i/>
                <w:iCs/>
                <w:lang w:eastAsia="sv-SE"/>
              </w:rPr>
              <w:t>sl-RB-</w:t>
            </w:r>
            <w:r w:rsidRPr="00384ADC">
              <w:rPr>
                <w:b/>
                <w:bCs/>
                <w:i/>
                <w:iCs/>
                <w:lang w:eastAsia="en-GB"/>
              </w:rPr>
              <w:t>SetPSFCH</w:t>
            </w:r>
          </w:p>
          <w:p w14:paraId="12C31178" w14:textId="77777777" w:rsidR="00CD2604" w:rsidRPr="00384ADC" w:rsidRDefault="00CD2604" w:rsidP="00D82004">
            <w:pPr>
              <w:pStyle w:val="TAL"/>
              <w:rPr>
                <w:lang w:eastAsia="en-GB"/>
              </w:rPr>
            </w:pPr>
            <w:r w:rsidRPr="00384ADC">
              <w:rPr>
                <w:lang w:eastAsia="sv-SE"/>
              </w:rPr>
              <w:t>Indicates the set of PRBs that are actually used for inter-UE coordination information transmission and reception in Scheme 2. The leftmost bit of the bitmap refers to the lowest RB index in the resource pool, and so on.</w:t>
            </w:r>
          </w:p>
        </w:tc>
      </w:tr>
      <w:tr w:rsidR="00CD2604" w:rsidRPr="00384ADC" w14:paraId="0F0E5A77"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106EEA8" w14:textId="77777777" w:rsidR="00CD2604" w:rsidRPr="00384ADC" w:rsidRDefault="00CD2604" w:rsidP="00D82004">
            <w:pPr>
              <w:pStyle w:val="TAL"/>
              <w:rPr>
                <w:b/>
                <w:i/>
              </w:rPr>
            </w:pPr>
            <w:r w:rsidRPr="00384ADC">
              <w:rPr>
                <w:b/>
                <w:i/>
                <w:lang w:eastAsia="sv-SE"/>
              </w:rPr>
              <w:t>sl-S</w:t>
            </w:r>
            <w:r w:rsidRPr="00384ADC">
              <w:rPr>
                <w:b/>
                <w:i/>
              </w:rPr>
              <w:t>lotLevelResourceExclusion</w:t>
            </w:r>
          </w:p>
          <w:p w14:paraId="31FE97B2" w14:textId="77777777" w:rsidR="00CD2604" w:rsidRPr="00384ADC" w:rsidRDefault="00CD2604" w:rsidP="00D82004">
            <w:pPr>
              <w:pStyle w:val="TAL"/>
              <w:rPr>
                <w:bCs/>
                <w:iCs/>
                <w:lang w:eastAsia="en-GB"/>
              </w:rPr>
            </w:pPr>
            <w:r w:rsidRPr="00384ADC">
              <w:t>Indicates that physical layer of UE-B reports resources in a slot including the next reserved resource indicated by the corresponding UE-B's SCI to higher layer</w:t>
            </w:r>
            <w:r w:rsidRPr="00384ADC">
              <w:rPr>
                <w:rFonts w:ascii="DengXian" w:eastAsia="DengXian" w:hAnsi="DengXian"/>
                <w:lang w:eastAsia="zh-CN"/>
              </w:rPr>
              <w:t>.</w:t>
            </w:r>
          </w:p>
        </w:tc>
      </w:tr>
      <w:tr w:rsidR="00CD2604" w:rsidRPr="00384ADC" w14:paraId="10EF7810"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4B12FB1" w14:textId="77777777" w:rsidR="00CD2604" w:rsidRPr="00384ADC" w:rsidRDefault="00CD2604" w:rsidP="00D82004">
            <w:pPr>
              <w:pStyle w:val="TAL"/>
              <w:rPr>
                <w:b/>
                <w:bCs/>
                <w:i/>
                <w:iCs/>
                <w:lang w:eastAsia="en-GB"/>
              </w:rPr>
            </w:pPr>
            <w:r w:rsidRPr="00384ADC">
              <w:rPr>
                <w:b/>
                <w:bCs/>
                <w:i/>
                <w:iCs/>
                <w:lang w:eastAsia="sv-SE"/>
              </w:rPr>
              <w:t>sl-T</w:t>
            </w:r>
            <w:r w:rsidRPr="00384ADC">
              <w:rPr>
                <w:b/>
                <w:bCs/>
                <w:i/>
                <w:iCs/>
                <w:lang w:eastAsia="en-GB"/>
              </w:rPr>
              <w:t>ypeUE-A</w:t>
            </w:r>
          </w:p>
          <w:p w14:paraId="0C7F7671" w14:textId="77777777" w:rsidR="00CD2604" w:rsidRPr="00384ADC" w:rsidRDefault="00CD2604" w:rsidP="00D82004">
            <w:pPr>
              <w:pStyle w:val="TAL"/>
              <w:rPr>
                <w:szCs w:val="22"/>
                <w:lang w:eastAsia="sv-SE"/>
              </w:rPr>
            </w:pPr>
            <w:r w:rsidRPr="00384ADC">
              <w:rPr>
                <w:lang w:eastAsia="sv-SE"/>
              </w:rPr>
              <w:t>Indicates that a non-destination UE of a TB transmitted by UE-B can be UE-A which sends inter-UE coordination information to UE-B, when UE-A is a destination UE of another TB conflicting with the TB transmitted by UE-B</w:t>
            </w:r>
            <w:r w:rsidRPr="00384ADC">
              <w:rPr>
                <w:szCs w:val="22"/>
                <w:lang w:eastAsia="sv-SE"/>
              </w:rPr>
              <w:t>.</w:t>
            </w:r>
          </w:p>
        </w:tc>
      </w:tr>
      <w:bookmarkEnd w:id="8"/>
    </w:tbl>
    <w:p w14:paraId="1F67127E" w14:textId="77777777" w:rsidR="00CD2604" w:rsidRPr="00CD2604" w:rsidRDefault="00CD2604" w:rsidP="006419DC">
      <w:pPr>
        <w:rPr>
          <w:rFonts w:eastAsiaTheme="minorEastAsia"/>
          <w:lang w:eastAsia="zh-CN"/>
        </w:rPr>
      </w:pPr>
    </w:p>
    <w:p w14:paraId="13369071" w14:textId="5CBED4E5" w:rsidR="006419DC" w:rsidRDefault="006419DC" w:rsidP="006419DC">
      <w:pPr>
        <w:pBdr>
          <w:top w:val="single" w:sz="4" w:space="1" w:color="auto"/>
          <w:left w:val="single" w:sz="4" w:space="4" w:color="auto"/>
          <w:bottom w:val="single" w:sz="4" w:space="1" w:color="auto"/>
          <w:right w:val="single" w:sz="4" w:space="4" w:color="auto"/>
        </w:pBdr>
        <w:jc w:val="center"/>
        <w:rPr>
          <w:i/>
          <w:iCs/>
          <w:noProof/>
        </w:rPr>
      </w:pPr>
      <w:r w:rsidRPr="006419DC">
        <w:rPr>
          <w:rFonts w:hint="eastAsia"/>
          <w:i/>
          <w:iCs/>
          <w:noProof/>
          <w:highlight w:val="yellow"/>
        </w:rPr>
        <w:t>End</w:t>
      </w:r>
      <w:r w:rsidRPr="00D57950">
        <w:rPr>
          <w:i/>
          <w:iCs/>
          <w:noProof/>
          <w:highlight w:val="yellow"/>
        </w:rPr>
        <w:t xml:space="preserve"> of Changes</w:t>
      </w:r>
    </w:p>
    <w:p w14:paraId="3CDE2AEC" w14:textId="77777777" w:rsidR="00012E72" w:rsidRPr="00012E72" w:rsidRDefault="00012E72" w:rsidP="00E323B5">
      <w:pPr>
        <w:rPr>
          <w:rFonts w:eastAsiaTheme="minorEastAsia"/>
          <w:noProof/>
        </w:rPr>
      </w:pPr>
    </w:p>
    <w:sectPr w:rsidR="00012E72" w:rsidRPr="00012E72" w:rsidSect="00CD2604">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6A45B" w14:textId="77777777" w:rsidR="00422B57" w:rsidRPr="008208D2" w:rsidRDefault="00422B57">
      <w:pPr>
        <w:spacing w:after="0"/>
      </w:pPr>
      <w:r w:rsidRPr="008208D2">
        <w:separator/>
      </w:r>
    </w:p>
  </w:endnote>
  <w:endnote w:type="continuationSeparator" w:id="0">
    <w:p w14:paraId="39329043" w14:textId="77777777" w:rsidR="00422B57" w:rsidRPr="008208D2" w:rsidRDefault="00422B57">
      <w:pPr>
        <w:spacing w:after="0"/>
      </w:pPr>
      <w:r w:rsidRPr="008208D2">
        <w:continuationSeparator/>
      </w:r>
    </w:p>
  </w:endnote>
  <w:endnote w:type="continuationNotice" w:id="1">
    <w:p w14:paraId="06E067A2" w14:textId="77777777" w:rsidR="00422B57" w:rsidRPr="008208D2" w:rsidRDefault="00422B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Pr="008208D2" w:rsidRDefault="00D27132">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026C0" w14:textId="77777777" w:rsidR="00422B57" w:rsidRPr="008208D2" w:rsidRDefault="00422B57">
      <w:pPr>
        <w:spacing w:after="0"/>
      </w:pPr>
      <w:r w:rsidRPr="008208D2">
        <w:separator/>
      </w:r>
    </w:p>
  </w:footnote>
  <w:footnote w:type="continuationSeparator" w:id="0">
    <w:p w14:paraId="227D63C6" w14:textId="77777777" w:rsidR="00422B57" w:rsidRPr="008208D2" w:rsidRDefault="00422B57">
      <w:pPr>
        <w:spacing w:after="0"/>
      </w:pPr>
      <w:r w:rsidRPr="008208D2">
        <w:continuationSeparator/>
      </w:r>
    </w:p>
  </w:footnote>
  <w:footnote w:type="continuationNotice" w:id="1">
    <w:p w14:paraId="47A03FE4" w14:textId="77777777" w:rsidR="00422B57" w:rsidRPr="008208D2" w:rsidRDefault="00422B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E323B5" w:rsidRDefault="00E32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1BBBCD6" w14:textId="77777777" w:rsidR="00D27132" w:rsidRPr="008208D2" w:rsidRDefault="00D27132" w:rsidP="006419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2"/>
  </w:num>
  <w:num w:numId="21">
    <w:abstractNumId w:val="8"/>
  </w:num>
  <w:num w:numId="22">
    <w:abstractNumId w:val="19"/>
  </w:num>
  <w:num w:numId="23">
    <w:abstractNumId w:val="13"/>
  </w:num>
  <w:num w:numId="24">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4F8A"/>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5D2"/>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5A0"/>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1E8B"/>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4EC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5463"/>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121"/>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537"/>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869"/>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57"/>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85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9EA"/>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5F93"/>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416"/>
    <w:rsid w:val="0063790B"/>
    <w:rsid w:val="00637B51"/>
    <w:rsid w:val="00637CE7"/>
    <w:rsid w:val="006402C6"/>
    <w:rsid w:val="00640386"/>
    <w:rsid w:val="0064055B"/>
    <w:rsid w:val="006406DD"/>
    <w:rsid w:val="0064098F"/>
    <w:rsid w:val="00640DF1"/>
    <w:rsid w:val="00641419"/>
    <w:rsid w:val="006415A4"/>
    <w:rsid w:val="006419DC"/>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86"/>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45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19A"/>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6ABF"/>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2E9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70D"/>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126"/>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66E"/>
    <w:rsid w:val="009347AB"/>
    <w:rsid w:val="00934C48"/>
    <w:rsid w:val="00934F2C"/>
    <w:rsid w:val="009353DB"/>
    <w:rsid w:val="009353F0"/>
    <w:rsid w:val="009353F3"/>
    <w:rsid w:val="00935639"/>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2D4"/>
    <w:rsid w:val="009E3645"/>
    <w:rsid w:val="009E36F6"/>
    <w:rsid w:val="009E389F"/>
    <w:rsid w:val="009E3EDD"/>
    <w:rsid w:val="009E3EF9"/>
    <w:rsid w:val="009E4003"/>
    <w:rsid w:val="009E47E5"/>
    <w:rsid w:val="009E4B60"/>
    <w:rsid w:val="009E4D4D"/>
    <w:rsid w:val="009E4E89"/>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1EB0"/>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77D"/>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87"/>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18"/>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FB3"/>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B42"/>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942"/>
    <w:rsid w:val="00C42C39"/>
    <w:rsid w:val="00C43573"/>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04"/>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6B70"/>
    <w:rsid w:val="00D37104"/>
    <w:rsid w:val="00D37884"/>
    <w:rsid w:val="00D37AA6"/>
    <w:rsid w:val="00D37BBE"/>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DC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paragraph" w:styleId="DocumentMap">
    <w:name w:val="Document Map"/>
    <w:basedOn w:val="Normal"/>
    <w:link w:val="DocumentMapChar"/>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063C91"/>
    <w:rPr>
      <w:rFonts w:ascii="Tahoma" w:eastAsiaTheme="minorEastAsia" w:hAnsi="Tahoma" w:cs="Tahoma"/>
      <w:shd w:val="clear" w:color="auto" w:fill="000080"/>
      <w:lang w:val="en-GB" w:eastAsia="en-US"/>
    </w:rPr>
  </w:style>
  <w:style w:type="paragraph" w:customStyle="1" w:styleId="Doc-title">
    <w:name w:val="Doc-title"/>
    <w:basedOn w:val="Normal"/>
    <w:next w:val="Doc-text2"/>
    <w:link w:val="Doc-titleChar"/>
    <w:qFormat/>
    <w:rsid w:val="00104ECF"/>
    <w:pPr>
      <w:spacing w:before="60" w:after="0"/>
      <w:ind w:left="1259" w:hanging="1259"/>
    </w:pPr>
    <w:rPr>
      <w:rFonts w:ascii="Arial" w:hAnsi="Arial"/>
      <w:noProof/>
    </w:rPr>
  </w:style>
  <w:style w:type="paragraph" w:customStyle="1" w:styleId="Doc-text2">
    <w:name w:val="Doc-text2"/>
    <w:basedOn w:val="Normal"/>
    <w:link w:val="Doc-text2Char"/>
    <w:qFormat/>
    <w:rsid w:val="00104ECF"/>
    <w:pPr>
      <w:tabs>
        <w:tab w:val="left" w:pos="1622"/>
      </w:tabs>
      <w:spacing w:after="0"/>
      <w:ind w:left="1622" w:hanging="363"/>
    </w:pPr>
    <w:rPr>
      <w:rFonts w:ascii="Arial" w:hAnsi="Arial"/>
    </w:rPr>
  </w:style>
  <w:style w:type="character" w:customStyle="1" w:styleId="Doc-text2Char">
    <w:name w:val="Doc-text2 Char"/>
    <w:link w:val="Doc-text2"/>
    <w:qFormat/>
    <w:rsid w:val="00104ECF"/>
    <w:rPr>
      <w:rFonts w:ascii="Arial" w:eastAsia="Times New Roman" w:hAnsi="Arial"/>
      <w:lang w:val="en-GB" w:eastAsia="ja-JP"/>
    </w:rPr>
  </w:style>
  <w:style w:type="character" w:customStyle="1" w:styleId="Doc-titleChar">
    <w:name w:val="Doc-title Char"/>
    <w:link w:val="Doc-title"/>
    <w:qFormat/>
    <w:rsid w:val="00104ECF"/>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8DF45FB6-71C8-42D9-BD4E-E745149B3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2325</Words>
  <Characters>13258</Characters>
  <Application>Microsoft Office Word</Application>
  <DocSecurity>0</DocSecurity>
  <Lines>110</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HiSilicon</cp:lastModifiedBy>
  <cp:revision>5</cp:revision>
  <cp:lastPrinted>2017-05-08T10:55:00Z</cp:lastPrinted>
  <dcterms:created xsi:type="dcterms:W3CDTF">2024-08-07T10:34:00Z</dcterms:created>
  <dcterms:modified xsi:type="dcterms:W3CDTF">2024-08-08T19:48:00Z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(3)v/aU7b0QihalHn6K6i9Dk0n+1XHmH5QU+VRVb1+cWhiJw6BtS2ZW6zSwG0+LW6kai3sFftiu
aCrBCM4mFYB8WQjOBA1kheL6ipUppc6VZMTKezQXe8Ke64lLfR/Z1bscPbhXh5oVoQdzxOje
bZr+t+MQcAO6u4RcEGA7G2UkX14wRxspP6tc+sEQHf/UvSTGkWzn6Vfuiw+tLRtkJSvIG/F0
aMw/AsbA2zusoT9dyY</vt:lpwstr>
  </property>
  <property fmtid="{D5CDD505-2E9C-101B-9397-08002B2CF9AE}" pid="61" name="_2015_ms_pID_7253431">
    <vt:lpwstr>sccfs9BgcU1x5K0Th+DdVhvMDGyMMSVoTNrcIMm9xMxqzb2hXonoxg
92CV6e3T5q/xc2jhJCgQ78Lsg7Ftq42d88pxIfMeCuWwhkOXoykrFwhWcty0mTi0tximDMnp
vD5/OBz+Q5X5yeltdt+IX2qVdc3cz713pkjpUmFKD3JdngbTHEhQ28I5wzxinUOBB71zxE2D
ZNB4arpFSpDqKitqjahMxLD9xF0uh/bY3OhK</vt:lpwstr>
  </property>
  <property fmtid="{D5CDD505-2E9C-101B-9397-08002B2CF9AE}" pid="62" name="_2015_ms_pID_7253432">
    <vt:lpwstr>uA==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1723144939</vt:lpwstr>
  </property>
</Properties>
</file>